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6CB97" w14:textId="77777777" w:rsidR="006402DE" w:rsidRPr="001518EE" w:rsidRDefault="006402DE" w:rsidP="00DE4B4C">
      <w:pPr>
        <w:overflowPunct w:val="0"/>
        <w:autoSpaceDE w:val="0"/>
        <w:autoSpaceDN w:val="0"/>
        <w:adjustRightInd w:val="0"/>
        <w:ind w:right="-1"/>
        <w:jc w:val="right"/>
        <w:rPr>
          <w:b/>
          <w:noProof/>
          <w:lang w:val="en-US"/>
        </w:rPr>
      </w:pPr>
      <w:r w:rsidRPr="001518EE">
        <w:rPr>
          <w:b/>
          <w:noProof/>
          <w:lang w:val="en-US"/>
        </w:rPr>
        <w:t>Projektas</w:t>
      </w:r>
    </w:p>
    <w:p w14:paraId="6361311D" w14:textId="31E6B7C5" w:rsidR="006C60C5" w:rsidRPr="001518EE" w:rsidRDefault="00F94BF4" w:rsidP="00674E98">
      <w:pPr>
        <w:overflowPunct w:val="0"/>
        <w:autoSpaceDE w:val="0"/>
        <w:autoSpaceDN w:val="0"/>
        <w:adjustRightInd w:val="0"/>
        <w:ind w:right="-1"/>
        <w:jc w:val="center"/>
        <w:rPr>
          <w:szCs w:val="20"/>
        </w:rPr>
      </w:pPr>
      <w:r w:rsidRPr="001518EE">
        <w:rPr>
          <w:noProof/>
          <w:szCs w:val="20"/>
        </w:rPr>
        <w:drawing>
          <wp:inline distT="0" distB="0" distL="0" distR="0" wp14:anchorId="7D4539E1" wp14:editId="057D45AD">
            <wp:extent cx="685800" cy="685800"/>
            <wp:effectExtent l="0" t="0" r="0" b="0"/>
            <wp:docPr id="89244935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22A617BA" w14:textId="77777777" w:rsidR="006C60C5" w:rsidRPr="001518EE" w:rsidRDefault="006C60C5" w:rsidP="00674E98">
      <w:pPr>
        <w:overflowPunct w:val="0"/>
        <w:autoSpaceDE w:val="0"/>
        <w:autoSpaceDN w:val="0"/>
        <w:adjustRightInd w:val="0"/>
        <w:ind w:right="-1"/>
        <w:jc w:val="center"/>
        <w:rPr>
          <w:b/>
          <w:szCs w:val="20"/>
        </w:rPr>
      </w:pPr>
      <w:r w:rsidRPr="001518EE">
        <w:rPr>
          <w:b/>
        </w:rPr>
        <w:t>ANYKŠČIŲ RAJONO SAVIVALDYBĖS</w:t>
      </w:r>
    </w:p>
    <w:p w14:paraId="58E90D84" w14:textId="77777777" w:rsidR="006C60C5" w:rsidRPr="001518EE" w:rsidRDefault="006C60C5" w:rsidP="00674E98">
      <w:pPr>
        <w:overflowPunct w:val="0"/>
        <w:autoSpaceDE w:val="0"/>
        <w:autoSpaceDN w:val="0"/>
        <w:adjustRightInd w:val="0"/>
        <w:ind w:right="-1"/>
        <w:jc w:val="center"/>
        <w:rPr>
          <w:b/>
          <w:szCs w:val="20"/>
        </w:rPr>
      </w:pPr>
      <w:r w:rsidRPr="001518EE">
        <w:rPr>
          <w:b/>
        </w:rPr>
        <w:t>TARYBA</w:t>
      </w:r>
    </w:p>
    <w:p w14:paraId="7FB85DB6" w14:textId="77777777" w:rsidR="006C60C5" w:rsidRPr="001518EE" w:rsidRDefault="006C60C5" w:rsidP="00674E98">
      <w:pPr>
        <w:overflowPunct w:val="0"/>
        <w:autoSpaceDE w:val="0"/>
        <w:autoSpaceDN w:val="0"/>
        <w:adjustRightInd w:val="0"/>
        <w:ind w:right="-1"/>
        <w:jc w:val="center"/>
        <w:rPr>
          <w:b/>
          <w:sz w:val="28"/>
          <w:szCs w:val="20"/>
        </w:rPr>
      </w:pPr>
    </w:p>
    <w:p w14:paraId="5EF00A5F" w14:textId="77777777" w:rsidR="00CC2466" w:rsidRPr="001518EE" w:rsidRDefault="006C60C5" w:rsidP="00674E98">
      <w:pPr>
        <w:overflowPunct w:val="0"/>
        <w:autoSpaceDE w:val="0"/>
        <w:autoSpaceDN w:val="0"/>
        <w:adjustRightInd w:val="0"/>
        <w:ind w:right="-1"/>
        <w:jc w:val="center"/>
        <w:rPr>
          <w:b/>
        </w:rPr>
      </w:pPr>
      <w:r w:rsidRPr="001518EE">
        <w:rPr>
          <w:b/>
        </w:rPr>
        <w:t>SPRENDIMAS</w:t>
      </w:r>
    </w:p>
    <w:p w14:paraId="39CAD712" w14:textId="475722EF" w:rsidR="00CC2466" w:rsidRPr="001518EE" w:rsidRDefault="00F50154" w:rsidP="00674E98">
      <w:pPr>
        <w:overflowPunct w:val="0"/>
        <w:autoSpaceDE w:val="0"/>
        <w:autoSpaceDN w:val="0"/>
        <w:adjustRightInd w:val="0"/>
        <w:ind w:right="-1"/>
        <w:jc w:val="center"/>
        <w:rPr>
          <w:b/>
          <w:caps/>
        </w:rPr>
      </w:pPr>
      <w:r w:rsidRPr="001518EE">
        <w:rPr>
          <w:b/>
          <w:caps/>
        </w:rPr>
        <w:t>dėl anykščių rajono savivaldybės tarybos 20</w:t>
      </w:r>
      <w:r w:rsidR="00DC5892" w:rsidRPr="001518EE">
        <w:rPr>
          <w:b/>
          <w:caps/>
        </w:rPr>
        <w:t>19</w:t>
      </w:r>
      <w:r w:rsidRPr="001518EE">
        <w:rPr>
          <w:b/>
          <w:caps/>
        </w:rPr>
        <w:t xml:space="preserve"> m. </w:t>
      </w:r>
      <w:r w:rsidR="00DC5892" w:rsidRPr="001518EE">
        <w:rPr>
          <w:b/>
          <w:caps/>
        </w:rPr>
        <w:t>GRUODŽIO</w:t>
      </w:r>
      <w:r w:rsidR="0051497F" w:rsidRPr="001518EE">
        <w:rPr>
          <w:b/>
          <w:caps/>
        </w:rPr>
        <w:t xml:space="preserve"> </w:t>
      </w:r>
      <w:r w:rsidR="00DC5892" w:rsidRPr="001518EE">
        <w:rPr>
          <w:b/>
          <w:caps/>
        </w:rPr>
        <w:t>30</w:t>
      </w:r>
      <w:r w:rsidR="0051497F" w:rsidRPr="001518EE">
        <w:rPr>
          <w:b/>
          <w:caps/>
        </w:rPr>
        <w:t xml:space="preserve"> d. sprendimo </w:t>
      </w:r>
      <w:bookmarkStart w:id="0" w:name="n_0"/>
      <w:r w:rsidR="00674E98" w:rsidRPr="001518EE">
        <w:rPr>
          <w:b/>
          <w:caps/>
        </w:rPr>
        <w:t>NR. 1-TS-</w:t>
      </w:r>
      <w:r w:rsidR="00DC5892" w:rsidRPr="001518EE">
        <w:rPr>
          <w:b/>
          <w:caps/>
        </w:rPr>
        <w:t>374</w:t>
      </w:r>
      <w:r w:rsidR="00674E98" w:rsidRPr="001518EE">
        <w:rPr>
          <w:b/>
          <w:caps/>
        </w:rPr>
        <w:t xml:space="preserve"> </w:t>
      </w:r>
      <w:bookmarkEnd w:id="0"/>
      <w:r w:rsidR="0051497F" w:rsidRPr="001518EE">
        <w:rPr>
          <w:b/>
          <w:caps/>
        </w:rPr>
        <w:t>„</w:t>
      </w:r>
      <w:r w:rsidR="00DC5892" w:rsidRPr="001518EE">
        <w:rPr>
          <w:b/>
          <w:caps/>
        </w:rPr>
        <w:t>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Pr="001518EE">
        <w:rPr>
          <w:b/>
          <w:caps/>
        </w:rPr>
        <w:t>“ pakeitimo</w:t>
      </w:r>
    </w:p>
    <w:p w14:paraId="35A9B158" w14:textId="77777777" w:rsidR="00CC2466" w:rsidRPr="001518EE" w:rsidRDefault="00CC2466" w:rsidP="00674E98">
      <w:pPr>
        <w:overflowPunct w:val="0"/>
        <w:autoSpaceDE w:val="0"/>
        <w:autoSpaceDN w:val="0"/>
        <w:adjustRightInd w:val="0"/>
        <w:ind w:right="-1"/>
        <w:jc w:val="center"/>
        <w:rPr>
          <w:szCs w:val="20"/>
        </w:rPr>
      </w:pPr>
    </w:p>
    <w:p w14:paraId="4A0554B6" w14:textId="3625E4EA" w:rsidR="00CC2466" w:rsidRPr="001518EE" w:rsidRDefault="00F50154" w:rsidP="00674E98">
      <w:pPr>
        <w:overflowPunct w:val="0"/>
        <w:autoSpaceDE w:val="0"/>
        <w:autoSpaceDN w:val="0"/>
        <w:adjustRightInd w:val="0"/>
        <w:ind w:right="-1"/>
        <w:jc w:val="center"/>
        <w:rPr>
          <w:szCs w:val="20"/>
        </w:rPr>
      </w:pPr>
      <w:fldSimple w:instr=" FILLIN &quot;data&quot; \* MERGEFORMAT ">
        <w:r w:rsidRPr="001518EE">
          <w:t>202</w:t>
        </w:r>
        <w:r w:rsidR="006402DE" w:rsidRPr="001518EE">
          <w:t>6</w:t>
        </w:r>
        <w:r w:rsidRPr="001518EE">
          <w:t xml:space="preserve"> m. </w:t>
        </w:r>
        <w:r w:rsidR="0019494F" w:rsidRPr="001518EE">
          <w:t xml:space="preserve">gegužės </w:t>
        </w:r>
        <w:r w:rsidR="001518EE" w:rsidRPr="001518EE">
          <w:t>28</w:t>
        </w:r>
        <w:r w:rsidR="00CC2466" w:rsidRPr="001518EE">
          <w:t xml:space="preserve"> d.</w:t>
        </w:r>
      </w:fldSimple>
      <w:r w:rsidR="00CC2466" w:rsidRPr="001518EE">
        <w:t xml:space="preserve"> Nr. 1-T-</w:t>
      </w:r>
      <w:r w:rsidR="001317C8">
        <w:t>171</w:t>
      </w:r>
      <w:r w:rsidR="00CC2466" w:rsidRPr="001518EE">
        <w:fldChar w:fldCharType="begin"/>
      </w:r>
      <w:r w:rsidR="00CC2466" w:rsidRPr="001518EE">
        <w:instrText xml:space="preserve"> FILLIN "indeksas" \* MERGEFORMAT </w:instrText>
      </w:r>
      <w:r w:rsidR="00CC2466" w:rsidRPr="001518EE">
        <w:fldChar w:fldCharType="end"/>
      </w:r>
    </w:p>
    <w:p w14:paraId="498F987E" w14:textId="77777777" w:rsidR="00CC2466" w:rsidRPr="001518EE" w:rsidRDefault="00CC2466" w:rsidP="00674E98">
      <w:pPr>
        <w:overflowPunct w:val="0"/>
        <w:autoSpaceDE w:val="0"/>
        <w:autoSpaceDN w:val="0"/>
        <w:adjustRightInd w:val="0"/>
        <w:ind w:right="-1"/>
        <w:jc w:val="center"/>
        <w:rPr>
          <w:b/>
          <w:szCs w:val="20"/>
        </w:rPr>
      </w:pPr>
      <w:r w:rsidRPr="001518EE">
        <w:t>Anykščiai</w:t>
      </w:r>
    </w:p>
    <w:p w14:paraId="24D9F377" w14:textId="77777777" w:rsidR="00CC2466" w:rsidRPr="001518EE" w:rsidRDefault="00CC2466" w:rsidP="00674E98">
      <w:pPr>
        <w:pStyle w:val="Pagrindinistekstas"/>
        <w:ind w:right="-1"/>
        <w:jc w:val="center"/>
        <w:rPr>
          <w:bCs w:val="0"/>
        </w:rPr>
      </w:pPr>
    </w:p>
    <w:p w14:paraId="585DDFF7" w14:textId="6D18763D" w:rsidR="006C60C5" w:rsidRPr="001518EE" w:rsidRDefault="006402DE" w:rsidP="006402DE">
      <w:pPr>
        <w:pStyle w:val="Pagrindinistekstas"/>
        <w:spacing w:line="360" w:lineRule="auto"/>
        <w:ind w:firstLine="851"/>
        <w:rPr>
          <w:bCs w:val="0"/>
        </w:rPr>
      </w:pPr>
      <w:r w:rsidRPr="001518EE">
        <w:rPr>
          <w:bCs w:val="0"/>
        </w:rPr>
        <w:t xml:space="preserve">Vadovaudamasi Lietuvos Respublikos vietos savivaldos įstatymo 15 straipsnio 2 dalies 19 punktu, 16 straipsnio 1 dalimi, Lietuvos Respublikos valstybės ir savivaldybių turto valdymo, naudojimo ir disponavimo juo įstatymo </w:t>
      </w:r>
      <w:r w:rsidR="00B101F5" w:rsidRPr="001518EE">
        <w:rPr>
          <w:bCs w:val="0"/>
        </w:rPr>
        <w:t>1</w:t>
      </w:r>
      <w:r w:rsidR="00DC5892" w:rsidRPr="001518EE">
        <w:rPr>
          <w:bCs w:val="0"/>
        </w:rPr>
        <w:t>5</w:t>
      </w:r>
      <w:r w:rsidRPr="001518EE">
        <w:rPr>
          <w:bCs w:val="0"/>
        </w:rPr>
        <w:t xml:space="preserve"> straipsni</w:t>
      </w:r>
      <w:r w:rsidR="00FA58FD" w:rsidRPr="001518EE">
        <w:rPr>
          <w:bCs w:val="0"/>
        </w:rPr>
        <w:t>u</w:t>
      </w:r>
      <w:r w:rsidRPr="001518EE">
        <w:rPr>
          <w:bCs w:val="0"/>
        </w:rPr>
        <w:t xml:space="preserve">, </w:t>
      </w:r>
      <w:r w:rsidR="00E50236" w:rsidRPr="001518EE">
        <w:rPr>
          <w:bCs w:val="0"/>
        </w:rPr>
        <w:t xml:space="preserve">Lietuvos Respublikos valstybės ir savivaldybių turto valdymo, naudojimo ir disponavimo juo įstatymo Nr. VIII-729 pakeitimo įstatymo 2 straipsnio 2 dalimi, </w:t>
      </w:r>
      <w:r w:rsidR="00CC2466" w:rsidRPr="001518EE">
        <w:rPr>
          <w:bCs w:val="0"/>
        </w:rPr>
        <w:t>Anykščių rajono savivaldybės taryba</w:t>
      </w:r>
      <w:r w:rsidR="006C60C5" w:rsidRPr="001518EE">
        <w:rPr>
          <w:bCs w:val="0"/>
        </w:rPr>
        <w:t xml:space="preserve"> </w:t>
      </w:r>
      <w:r w:rsidR="00CC2466" w:rsidRPr="001518EE">
        <w:rPr>
          <w:bCs w:val="0"/>
        </w:rPr>
        <w:t>n u s p r e n d ž i a</w:t>
      </w:r>
      <w:r w:rsidR="006C60C5" w:rsidRPr="001518EE">
        <w:rPr>
          <w:bCs w:val="0"/>
        </w:rPr>
        <w:t>:</w:t>
      </w:r>
    </w:p>
    <w:p w14:paraId="6DB5BF5F" w14:textId="625CECE5" w:rsidR="00977C85" w:rsidRPr="001518EE" w:rsidRDefault="006C60C5">
      <w:pPr>
        <w:pStyle w:val="Pagrindinistekstas"/>
        <w:numPr>
          <w:ilvl w:val="0"/>
          <w:numId w:val="21"/>
        </w:numPr>
        <w:spacing w:line="360" w:lineRule="auto"/>
        <w:ind w:left="0" w:firstLine="851"/>
        <w:rPr>
          <w:szCs w:val="24"/>
        </w:rPr>
      </w:pPr>
      <w:r w:rsidRPr="001518EE">
        <w:t>P</w:t>
      </w:r>
      <w:r w:rsidR="00F50154" w:rsidRPr="001518EE">
        <w:t>akeisti Anykščių rajono savivaldyb</w:t>
      </w:r>
      <w:r w:rsidR="00FA58FD" w:rsidRPr="001518EE">
        <w:t>ės</w:t>
      </w:r>
      <w:r w:rsidR="00DC5892" w:rsidRPr="001518EE">
        <w:t xml:space="preserve"> ilgalaikio materialiojo</w:t>
      </w:r>
      <w:r w:rsidR="00F50154" w:rsidRPr="001518EE">
        <w:t xml:space="preserve"> turto </w:t>
      </w:r>
      <w:r w:rsidR="00DC5892" w:rsidRPr="001518EE">
        <w:t>viešo nuomos konkurso ir nuomos be konkurso organizavimo ir vykdymo tvarkos aprašą</w:t>
      </w:r>
      <w:r w:rsidR="00F50154" w:rsidRPr="001518EE">
        <w:t>, patvirtint</w:t>
      </w:r>
      <w:r w:rsidR="00DC5892" w:rsidRPr="001518EE">
        <w:t>ą</w:t>
      </w:r>
      <w:r w:rsidR="00F50154" w:rsidRPr="001518EE">
        <w:t xml:space="preserve"> Anykščių rajono savivaldybės tarybos 20</w:t>
      </w:r>
      <w:r w:rsidR="00DC5892" w:rsidRPr="001518EE">
        <w:t>19</w:t>
      </w:r>
      <w:r w:rsidR="00F50154" w:rsidRPr="001518EE">
        <w:t xml:space="preserve"> m. </w:t>
      </w:r>
      <w:r w:rsidR="00DC5892" w:rsidRPr="001518EE">
        <w:t>gruodžio</w:t>
      </w:r>
      <w:r w:rsidR="00F73A01" w:rsidRPr="001518EE">
        <w:t xml:space="preserve"> </w:t>
      </w:r>
      <w:r w:rsidR="00DC5892" w:rsidRPr="001518EE">
        <w:t>30</w:t>
      </w:r>
      <w:r w:rsidR="00F73A01" w:rsidRPr="001518EE">
        <w:t xml:space="preserve"> d. sprendimu </w:t>
      </w:r>
      <w:bookmarkStart w:id="1" w:name="n_1"/>
      <w:r w:rsidR="00674E98" w:rsidRPr="001518EE">
        <w:t>Nr. 1-TS-</w:t>
      </w:r>
      <w:r w:rsidR="00DC5892" w:rsidRPr="001518EE">
        <w:t>374</w:t>
      </w:r>
      <w:r w:rsidR="00674E98" w:rsidRPr="001518EE">
        <w:t xml:space="preserve"> </w:t>
      </w:r>
      <w:bookmarkEnd w:id="1"/>
      <w:r w:rsidR="00F73A01" w:rsidRPr="001518EE">
        <w:t xml:space="preserve">„Dėl </w:t>
      </w:r>
      <w:r w:rsidR="00FA58FD" w:rsidRPr="001518EE">
        <w:t xml:space="preserve">Anykščių rajono savivaldybės </w:t>
      </w:r>
      <w:r w:rsidR="00DC5892" w:rsidRPr="001518EE">
        <w:t xml:space="preserve">ilgalaikio materialiojo turto viešo nuomos konkurso ir nuomos be konkurso organizavimo ir vykdymo tvarkos </w:t>
      </w:r>
      <w:r w:rsidR="00F73A01" w:rsidRPr="001518EE">
        <w:t>aprašo</w:t>
      </w:r>
      <w:r w:rsidR="00DC5892" w:rsidRPr="001518EE">
        <w:t>, ir nuompinigių už Anykščių rajono savivaldybės ilgalaikio ir trumpalaikio materialiojo turto</w:t>
      </w:r>
      <w:r w:rsidR="00F73A01" w:rsidRPr="001518EE">
        <w:t xml:space="preserve"> </w:t>
      </w:r>
      <w:r w:rsidR="00DC5892" w:rsidRPr="001518EE">
        <w:t xml:space="preserve">nuomą skaičiavimo tvarkos </w:t>
      </w:r>
      <w:r w:rsidR="00F73A01" w:rsidRPr="001518EE">
        <w:t>patvirtinimo</w:t>
      </w:r>
      <w:r w:rsidR="00B508FB" w:rsidRPr="001518EE">
        <w:t>“</w:t>
      </w:r>
      <w:r w:rsidR="00977C85" w:rsidRPr="001518EE">
        <w:t>:</w:t>
      </w:r>
    </w:p>
    <w:p w14:paraId="43000A1E" w14:textId="6C51A363" w:rsidR="008C6ABA" w:rsidRPr="001518EE" w:rsidRDefault="00977C85" w:rsidP="00977C85">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 xml:space="preserve"> Pakeisti </w:t>
      </w:r>
      <w:r w:rsidR="008C6ABA" w:rsidRPr="001518EE">
        <w:rPr>
          <w:kern w:val="3"/>
        </w:rPr>
        <w:t>4</w:t>
      </w:r>
      <w:r w:rsidRPr="001518EE">
        <w:rPr>
          <w:kern w:val="3"/>
        </w:rPr>
        <w:t xml:space="preserve"> punktą ir jį išdėstyti taip</w:t>
      </w:r>
      <w:r w:rsidR="008C6ABA" w:rsidRPr="001518EE">
        <w:rPr>
          <w:kern w:val="3"/>
        </w:rPr>
        <w:t>:</w:t>
      </w:r>
    </w:p>
    <w:p w14:paraId="1B5F2096" w14:textId="5FDE27E1" w:rsidR="008C6ABA" w:rsidRPr="001518EE" w:rsidRDefault="008C6ABA" w:rsidP="008C6ABA">
      <w:pPr>
        <w:spacing w:line="360" w:lineRule="auto"/>
        <w:ind w:firstLine="851"/>
        <w:jc w:val="both"/>
      </w:pPr>
      <w:r w:rsidRPr="001518EE">
        <w:t xml:space="preserve">„4. Savivaldybės turtas gali būti išnuomotas, jeigu turtas neskirtas šalies gynybai ar saugumui užtikrinti, išskyrus atvejus, kai turtas nuomojamas karinių pratybų ir kitų karinio bendradarbiavimo renginių metu </w:t>
      </w:r>
      <w:r w:rsidR="00F0482A" w:rsidRPr="001518EE">
        <w:t>ar nuomojama elektroninių ryšių infrastuktūra, skirta valstybės gynybai ar saugumui užtikrinti, taip pat kai</w:t>
      </w:r>
      <w:r w:rsidRPr="001518EE">
        <w:t xml:space="preserve"> nenaudojamas valstybinėms arba savivaldybių funkcijoms įgyvendinti.</w:t>
      </w:r>
      <w:r w:rsidR="00F0482A" w:rsidRPr="001518EE">
        <w:t xml:space="preserve"> Savivaldybės elektroninių ryšių infrastuktūra, skirta valstybės gynybai ar saugumui užtikrinti, gali būti išnuomojama, jeigu tai nekelia grėsmių nacionalinio saugumo interesams</w:t>
      </w:r>
      <w:r w:rsidR="008E4F3E">
        <w:t>. V</w:t>
      </w:r>
      <w:r w:rsidR="00F0482A" w:rsidRPr="001518EE">
        <w:t>ertinimo, ar dėl materialiojo turto nuomos kyla dėl grėsmių šalies gynybai ar saugumo funk</w:t>
      </w:r>
      <w:r w:rsidR="00471490" w:rsidRPr="001518EE">
        <w:t>c</w:t>
      </w:r>
      <w:r w:rsidR="00F0482A" w:rsidRPr="001518EE">
        <w:t>ijų vykdymui</w:t>
      </w:r>
      <w:r w:rsidR="00471490" w:rsidRPr="001518EE">
        <w:t>, tvarką nustato Vyriausybė.</w:t>
      </w:r>
      <w:r w:rsidRPr="001518EE">
        <w:t>“</w:t>
      </w:r>
    </w:p>
    <w:p w14:paraId="4BA384F0" w14:textId="7390F62A" w:rsidR="0088450F" w:rsidRPr="001518EE" w:rsidRDefault="008C6ABA" w:rsidP="00977C85">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Pakeisti 5 punktą ir jį išdėstyti taip</w:t>
      </w:r>
      <w:r w:rsidR="00977C85" w:rsidRPr="001518EE">
        <w:rPr>
          <w:kern w:val="3"/>
        </w:rPr>
        <w:t>:</w:t>
      </w:r>
    </w:p>
    <w:p w14:paraId="7BF2A1A6" w14:textId="0CB1DC36" w:rsidR="00977C85" w:rsidRPr="001518EE" w:rsidRDefault="00977C85" w:rsidP="00977C85">
      <w:pPr>
        <w:spacing w:line="360" w:lineRule="auto"/>
        <w:ind w:firstLine="851"/>
        <w:jc w:val="both"/>
      </w:pPr>
      <w:r w:rsidRPr="001518EE">
        <w:lastRenderedPageBreak/>
        <w:t>„5. Savivaldybės ilgalaikis materialusis turtas gali būti išnuomotas ne ilgesniam kaip 15 (penkiolikos) metų laikotarpiui (įskaitant nuomos termino pratęsimą), išskyrus atvejus, kai įstatymai, tarptautinės sutartys ar tarptautiniai susitarimai nustato kitaip, taip pat atvejus, kai Savivaldybės turtas išnuomojamas įgyvendinant valstybei svarbius ekonominius arba regioninės svarbos projektus, nuomos laikotarpį nustatant atsižvelgus į projekto investicijų grąžą ir projekto veiklos pobūdį.“</w:t>
      </w:r>
    </w:p>
    <w:p w14:paraId="09E8A651" w14:textId="06B0296A" w:rsidR="00977C85" w:rsidRPr="001518EE" w:rsidRDefault="00977C85" w:rsidP="00977C85">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Pakeisti 8 punktą ir jį išdėstyti taip:</w:t>
      </w:r>
    </w:p>
    <w:p w14:paraId="4FCE328B" w14:textId="0623F3B7" w:rsidR="00977C85" w:rsidRPr="001518EE" w:rsidRDefault="00425F5A" w:rsidP="00977C85">
      <w:pPr>
        <w:spacing w:line="360" w:lineRule="auto"/>
        <w:ind w:firstLine="851"/>
        <w:jc w:val="both"/>
      </w:pPr>
      <w:r w:rsidRPr="001518EE">
        <w:t>„</w:t>
      </w:r>
      <w:r w:rsidR="00977C85" w:rsidRPr="001518EE">
        <w:t>8. Nuompinigiai už Savivaldybės ilgalaikio ir trumpalaikio materialiojo turto, kurį patikėjimo teise valdo Savivaldybės biudžetinės įstaigos</w:t>
      </w:r>
      <w:r w:rsidR="004A2951" w:rsidRPr="001518EE">
        <w:t>,</w:t>
      </w:r>
      <w:r w:rsidR="00977C85" w:rsidRPr="001518EE">
        <w:t xml:space="preserve"> nuomą pervedami į Savivaldybės biudžetą, o už turto, kurį patikėjimo teise valdo </w:t>
      </w:r>
      <w:r w:rsidR="008C6ABA" w:rsidRPr="001518EE">
        <w:t xml:space="preserve">Įstatymo 12 straipsnio 2 dalies 2 ir 3 punktuose nurodyti </w:t>
      </w:r>
      <w:r w:rsidR="00977C85" w:rsidRPr="001518EE">
        <w:t xml:space="preserve">Savivaldybės turto patikėjimo teisės subjektai, nuomą – į šių </w:t>
      </w:r>
      <w:r w:rsidR="002D2E10" w:rsidRPr="001518EE">
        <w:t>Savivaldybės turto patikėjimo teisės subjekt</w:t>
      </w:r>
      <w:r w:rsidR="002D2E10">
        <w:t>ų</w:t>
      </w:r>
      <w:r w:rsidR="002D2E10" w:rsidRPr="001518EE">
        <w:t xml:space="preserve"> </w:t>
      </w:r>
      <w:r w:rsidR="00977C85" w:rsidRPr="001518EE">
        <w:t>sąskaitas.</w:t>
      </w:r>
      <w:r w:rsidRPr="001518EE">
        <w:t>“</w:t>
      </w:r>
    </w:p>
    <w:p w14:paraId="02A6BD74" w14:textId="61F67261" w:rsidR="00471490" w:rsidRPr="001518EE" w:rsidRDefault="00471490" w:rsidP="00471490">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Pakeisti 16.1 papunktį ir jį išdėstyti taip:</w:t>
      </w:r>
    </w:p>
    <w:p w14:paraId="06149E35" w14:textId="6CD7763B" w:rsidR="00701D90" w:rsidRPr="001518EE" w:rsidRDefault="00701D90" w:rsidP="00701D90">
      <w:pPr>
        <w:spacing w:line="360" w:lineRule="auto"/>
        <w:ind w:firstLine="851"/>
        <w:jc w:val="both"/>
      </w:pPr>
      <w:r w:rsidRPr="001518EE">
        <w:t>„16.1. paraiška, kurioje nurodomas konkurso dalyvio ar jo įgalioto asmens vardas, pavardė, gyvenamosios vietos adresas (šie reikalavimai taikomi</w:t>
      </w:r>
      <w:r w:rsidRPr="001518EE">
        <w:rPr>
          <w:b/>
        </w:rPr>
        <w:t xml:space="preserve"> </w:t>
      </w:r>
      <w:r w:rsidRPr="001518EE">
        <w:t>fiziniams asmenims), arba asmens teisinė forma, pavadinimas, kodas</w:t>
      </w:r>
      <w:r w:rsidRPr="001518EE">
        <w:rPr>
          <w:b/>
        </w:rPr>
        <w:t xml:space="preserve"> </w:t>
      </w:r>
      <w:r w:rsidRPr="001518EE">
        <w:t>ir buveinės adresas, steigimo dokumentų ar kitų steigimo</w:t>
      </w:r>
      <w:r w:rsidRPr="001518EE">
        <w:rPr>
          <w:b/>
        </w:rPr>
        <w:t xml:space="preserve"> </w:t>
      </w:r>
      <w:r w:rsidRPr="001518EE">
        <w:t>faktą patvirtinančių dokumentų kopijos (šie reikalavimai taikomi</w:t>
      </w:r>
      <w:r w:rsidRPr="001518EE">
        <w:rPr>
          <w:b/>
        </w:rPr>
        <w:t xml:space="preserve"> </w:t>
      </w:r>
      <w:r w:rsidRPr="001518EE">
        <w:t>juridiniams asmenims, kai dokumentų kopijos nėra viešai prieinamos valstybės registruose), kontaktinio asmens telefono numeris, elektroninio pašto adresas, konkretus siūlomas nuompinigių dydis, konkurso dalyvio ar jo įgalioto asmens atsiskaitomosios sąskaitos, į kurią komisija turi pervesti grąžinamą pradinį įnašą, rekvizitai;“</w:t>
      </w:r>
    </w:p>
    <w:p w14:paraId="3E67D8BF" w14:textId="1280CDCB" w:rsidR="008A61BD" w:rsidRPr="001518EE" w:rsidRDefault="008A61BD" w:rsidP="008A61BD">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 xml:space="preserve">Pakeisti </w:t>
      </w:r>
      <w:r w:rsidR="000F4764" w:rsidRPr="001518EE">
        <w:rPr>
          <w:kern w:val="3"/>
        </w:rPr>
        <w:t>20</w:t>
      </w:r>
      <w:r w:rsidRPr="001518EE">
        <w:rPr>
          <w:kern w:val="3"/>
        </w:rPr>
        <w:t xml:space="preserve"> punktą ir jį išdėstyti taip:</w:t>
      </w:r>
    </w:p>
    <w:p w14:paraId="6438E219" w14:textId="5888A9CC" w:rsidR="008A61BD" w:rsidRPr="001518EE" w:rsidRDefault="008A61BD" w:rsidP="008A61BD">
      <w:pPr>
        <w:spacing w:line="360" w:lineRule="auto"/>
        <w:ind w:firstLine="851"/>
        <w:jc w:val="both"/>
      </w:pPr>
      <w:r w:rsidRPr="001518EE">
        <w:t>„20. Įregistruotas konkurso dalyvis iki skelbime nurodyto dokumentų registravimo termino pabaigos turi teisę atšaukti pateiktą paraišką ir pateikti naują paraišką ir kitus Aprašo 16 punkte nurodytus dokumentus. Tokiu atveju konkurso dalyvių registracijos pažymoje įrašoma, kad ankstesnė paraiška atšaukta ir, jeigu pateiktas naujas vokas, nurodoma naujo voko pateikimo data ir laikas. Konkurso dalyviui, pateikusiam voką su naujais dokumentais, suteikiamas naujas registracijos numeris. Draudžiama pateikti naują paraišką, neatšaukus ankstesniosios. Konkurso dalyviui, atšaukusiam pateiktą paraišką, jo pateikti dokumentai grąžinami įvykus konkursui arba, jeigu dalyvauti konkurse neįsiregistruoja nė vienas kitas asmuo, pasibaigus dokumentų registravimo terminui.“</w:t>
      </w:r>
    </w:p>
    <w:p w14:paraId="1EBCE2EF" w14:textId="4C309BA1" w:rsidR="00701D90" w:rsidRPr="001518EE" w:rsidRDefault="00701D90" w:rsidP="00701D90">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Pakeisti 37 punktą ir jį išdėstyti taip:</w:t>
      </w:r>
    </w:p>
    <w:p w14:paraId="7FCF5204" w14:textId="0DE6C9C2" w:rsidR="00701D90" w:rsidRPr="001518EE" w:rsidRDefault="00701D90" w:rsidP="00701D90">
      <w:pPr>
        <w:spacing w:line="360" w:lineRule="auto"/>
        <w:ind w:firstLine="851"/>
        <w:jc w:val="both"/>
      </w:pPr>
      <w:r w:rsidRPr="001518EE">
        <w:t xml:space="preserve">„37. Sprendimą dėl Savivaldybės turto nuomos be konkurso priima Savivaldybės taryba, išskyrus Įstatymo 15 straipsnio 2 dalies 2 ir 3 punktuose nustatytus atvejus, kai sprendimą priima </w:t>
      </w:r>
      <w:r w:rsidR="00376FAB" w:rsidRPr="001518EE">
        <w:t>Turto valdytoja</w:t>
      </w:r>
      <w:r w:rsidR="0039310C" w:rsidRPr="001518EE">
        <w:t>s</w:t>
      </w:r>
      <w:r w:rsidRPr="001518EE">
        <w:t>.“</w:t>
      </w:r>
    </w:p>
    <w:p w14:paraId="13F37B4B" w14:textId="5D835847" w:rsidR="00376FAB" w:rsidRPr="001518EE" w:rsidRDefault="00376FAB" w:rsidP="00376FAB">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Pakeisti 38 punktą ir jį išdėstyti taip:</w:t>
      </w:r>
    </w:p>
    <w:p w14:paraId="42EC5DC4" w14:textId="69D6D85D" w:rsidR="00376FAB" w:rsidRPr="001518EE" w:rsidRDefault="00376FAB" w:rsidP="00376FAB">
      <w:pPr>
        <w:spacing w:line="360" w:lineRule="auto"/>
        <w:ind w:firstLine="851"/>
        <w:jc w:val="both"/>
      </w:pPr>
      <w:r w:rsidRPr="001518EE">
        <w:lastRenderedPageBreak/>
        <w:t>„38. Savivaldybės tarybos ar Turto valdytojo sprendime dėl Savivaldybės turto nuomos be konkurso turi būti nurodyta:‘</w:t>
      </w:r>
    </w:p>
    <w:p w14:paraId="5FD55C5C" w14:textId="288D990A" w:rsidR="008A61BD" w:rsidRPr="001518EE" w:rsidRDefault="008A61BD" w:rsidP="008A61BD">
      <w:pPr>
        <w:pStyle w:val="Sraopastraipa"/>
        <w:numPr>
          <w:ilvl w:val="1"/>
          <w:numId w:val="24"/>
        </w:numPr>
        <w:tabs>
          <w:tab w:val="left" w:pos="0"/>
        </w:tabs>
        <w:suppressAutoHyphens/>
        <w:autoSpaceDN w:val="0"/>
        <w:spacing w:line="360" w:lineRule="auto"/>
        <w:ind w:left="0" w:firstLine="851"/>
        <w:jc w:val="both"/>
        <w:textAlignment w:val="baseline"/>
      </w:pPr>
      <w:r w:rsidRPr="001518EE">
        <w:rPr>
          <w:kern w:val="3"/>
        </w:rPr>
        <w:t>Pakeisti 40</w:t>
      </w:r>
      <w:r w:rsidR="00605E9E" w:rsidRPr="001518EE">
        <w:rPr>
          <w:kern w:val="3"/>
        </w:rPr>
        <w:t xml:space="preserve">–42 </w:t>
      </w:r>
      <w:r w:rsidRPr="001518EE">
        <w:rPr>
          <w:kern w:val="3"/>
        </w:rPr>
        <w:t>punkt</w:t>
      </w:r>
      <w:r w:rsidR="00605E9E" w:rsidRPr="001518EE">
        <w:rPr>
          <w:kern w:val="3"/>
        </w:rPr>
        <w:t>us</w:t>
      </w:r>
      <w:r w:rsidRPr="001518EE">
        <w:rPr>
          <w:kern w:val="3"/>
        </w:rPr>
        <w:t xml:space="preserve"> ir j</w:t>
      </w:r>
      <w:r w:rsidR="00605E9E" w:rsidRPr="001518EE">
        <w:rPr>
          <w:kern w:val="3"/>
        </w:rPr>
        <w:t>uos</w:t>
      </w:r>
      <w:r w:rsidRPr="001518EE">
        <w:rPr>
          <w:kern w:val="3"/>
        </w:rPr>
        <w:t xml:space="preserve"> išdėstyti taip:</w:t>
      </w:r>
    </w:p>
    <w:p w14:paraId="0013CE93" w14:textId="72374D29" w:rsidR="0039310C" w:rsidRPr="001518EE" w:rsidRDefault="0039310C" w:rsidP="0039310C">
      <w:pPr>
        <w:spacing w:line="360" w:lineRule="auto"/>
        <w:ind w:firstLine="851"/>
        <w:jc w:val="both"/>
      </w:pPr>
      <w:r w:rsidRPr="001518EE">
        <w:t>„40. Aprašo 3 punkte nurodyti subjektai, norintys išsinuomoti Savivaldybės turtą be konkurso, Savivaldybės tarybai ar Turto valdytojui pateikia paraišką, kurioje turi būti nurodyta:</w:t>
      </w:r>
    </w:p>
    <w:p w14:paraId="12E89E5E" w14:textId="56FA344F" w:rsidR="0039310C" w:rsidRPr="001518EE" w:rsidRDefault="0039310C" w:rsidP="0039310C">
      <w:pPr>
        <w:spacing w:line="360" w:lineRule="auto"/>
        <w:ind w:firstLine="851"/>
        <w:jc w:val="both"/>
      </w:pPr>
      <w:r w:rsidRPr="001518EE">
        <w:t>40.1. asmens ar jo įgalioto asmens vardas, pavardė, gyvenamosios vietos adresas (šie reikalavimai taikomi fiziniams asmenims) arba juridinio asmens teisinė forma, pavadinimas, kodas ir buveinės adresas (šie reikalavimai taikomi juridiniams asmenims ar organizacijoms);</w:t>
      </w:r>
    </w:p>
    <w:p w14:paraId="01104223" w14:textId="58E75E01" w:rsidR="0039310C" w:rsidRPr="001518EE" w:rsidRDefault="0039310C" w:rsidP="0039310C">
      <w:pPr>
        <w:spacing w:line="360" w:lineRule="auto"/>
        <w:ind w:firstLine="851"/>
        <w:jc w:val="both"/>
      </w:pPr>
      <w:r w:rsidRPr="001518EE">
        <w:t>40.2. kokiam tikslui subjektas naudos turtą;</w:t>
      </w:r>
    </w:p>
    <w:p w14:paraId="67C5EC82" w14:textId="488CF6AC" w:rsidR="0039310C" w:rsidRPr="001518EE" w:rsidRDefault="0039310C" w:rsidP="0039310C">
      <w:pPr>
        <w:spacing w:line="360" w:lineRule="auto"/>
        <w:ind w:firstLine="851"/>
        <w:jc w:val="both"/>
      </w:pPr>
      <w:r w:rsidRPr="001518EE">
        <w:t>40.3. siūlomas Savivaldybės turto nuompinigių dydis;</w:t>
      </w:r>
    </w:p>
    <w:p w14:paraId="2F0F1CED" w14:textId="4066D600" w:rsidR="0039310C" w:rsidRPr="001518EE" w:rsidRDefault="0039310C" w:rsidP="0039310C">
      <w:pPr>
        <w:spacing w:line="360" w:lineRule="auto"/>
        <w:ind w:firstLine="851"/>
        <w:jc w:val="both"/>
      </w:pPr>
      <w:r w:rsidRPr="001518EE">
        <w:t>40.4. Nekilnojamojo turto registro centrinio duomenų banko išrašo kopiją ir (arba) sutarties kopiją, kai bendrosios nuosavybės teise valdomas Savivaldybės nekilnojamasis turtas išnuomojamas šio turto bendraturčiams</w:t>
      </w:r>
      <w:r w:rsidR="006865E8" w:rsidRPr="001518EE">
        <w:t xml:space="preserve"> (jeigu dokumentų kopijos nėra viešai prieinamos valstybės registruose</w:t>
      </w:r>
      <w:r w:rsidR="002D2E10">
        <w:t xml:space="preserve"> </w:t>
      </w:r>
      <w:r w:rsidR="002D2E10" w:rsidRPr="002D2E10">
        <w:t>(kadastruose), žinybiniuose registruose, valstybės informacinėse sistemose ir kitose informacinėse sistemose, finansuojamose iš valstybės ar savivaldybės biudžeto ir (ar) valstybės pinigų fondų</w:t>
      </w:r>
      <w:r w:rsidR="006865E8" w:rsidRPr="001518EE">
        <w:t>)</w:t>
      </w:r>
      <w:r w:rsidRPr="001518EE">
        <w:rPr>
          <w:b/>
          <w:bCs/>
        </w:rPr>
        <w:t>;</w:t>
      </w:r>
    </w:p>
    <w:p w14:paraId="71D579E6" w14:textId="65429986" w:rsidR="0039310C" w:rsidRPr="001518EE" w:rsidRDefault="0039310C" w:rsidP="0039310C">
      <w:pPr>
        <w:spacing w:line="360" w:lineRule="auto"/>
        <w:ind w:firstLine="851"/>
        <w:jc w:val="both"/>
      </w:pPr>
      <w:r w:rsidRPr="001518EE">
        <w:t>40.5. Nekilnojamojo turto registro centrinio duomenų banko išrašo ir (arba) sutarties kopiją, kai Savivaldybės nekilnojamąjį turtą nori išsinuomoti greta šio turto esančių statinių, savininkas ar kitais teisiniais pagrindais turtą valdantis subjektas</w:t>
      </w:r>
      <w:r w:rsidR="006865E8" w:rsidRPr="001518EE">
        <w:t xml:space="preserve"> (jeigu dokumentų kopijos nėra viešai prieinamos valstybės registruose</w:t>
      </w:r>
      <w:r w:rsidR="002D2E10">
        <w:t xml:space="preserve"> </w:t>
      </w:r>
      <w:r w:rsidR="002D2E10" w:rsidRPr="002D2E10">
        <w:t>(kadastruose), žinybiniuose registruose, valstybės informacinėse sistemose ir kitose informacinėse sistemose, finansuojamose iš valstybės ar savivaldybės biudžeto ir (ar) valstybės pinigų fondų</w:t>
      </w:r>
      <w:r w:rsidR="006865E8" w:rsidRPr="001518EE">
        <w:t>)</w:t>
      </w:r>
      <w:r w:rsidRPr="001518EE">
        <w:t>;</w:t>
      </w:r>
    </w:p>
    <w:p w14:paraId="25B26989" w14:textId="71B00E6D" w:rsidR="0039310C" w:rsidRPr="001518EE" w:rsidRDefault="0039310C" w:rsidP="0039310C">
      <w:pPr>
        <w:spacing w:line="360" w:lineRule="auto"/>
        <w:ind w:firstLine="851"/>
        <w:jc w:val="both"/>
      </w:pPr>
      <w:r w:rsidRPr="001518EE">
        <w:t>40.6. dokumentus, kuriais patvirtinama, kad pelno nesiekiančių subjektų pagrindinis veiklos tikslas atitinka bent vieną iš Įstatymo 14 straipsnio 2 dalyje nustatytų tikslų (tokie dokumentai yra įstatai, laisvos formos veiklos ataskaita, kurioje pateikiama informacija apie suorganizuotus renginius, jų datas, dalyvių skaičių ir panašaus pobūdžio dokumentai);</w:t>
      </w:r>
    </w:p>
    <w:p w14:paraId="488785B6" w14:textId="368D0500" w:rsidR="0039310C" w:rsidRPr="001518EE" w:rsidRDefault="0039310C" w:rsidP="0039310C">
      <w:pPr>
        <w:spacing w:line="360" w:lineRule="auto"/>
        <w:ind w:firstLine="851"/>
        <w:jc w:val="both"/>
      </w:pPr>
      <w:r w:rsidRPr="001518EE">
        <w:t>40.7. dokumentus, kuriais patvirtinama, kad Savivaldybės turtas išnuomojamas trumpalaikiam renginiui, kurio trukmė ne ilgesnė nei 30 (trisdešimt) dienų organizuoti (tokie dokumentai yra renginių tvarkaraštis, skelbimas ir (arba) pasirašytos sutartys dėl renginio organizavimo, kuriuose numatomas dalyvių skaičius ir panašaus pobūdžio dokumentai);</w:t>
      </w:r>
    </w:p>
    <w:p w14:paraId="122161E6" w14:textId="6F812394" w:rsidR="0039310C" w:rsidRPr="001518EE" w:rsidRDefault="0039310C" w:rsidP="0039310C">
      <w:pPr>
        <w:spacing w:line="360" w:lineRule="auto"/>
        <w:ind w:firstLine="851"/>
        <w:jc w:val="both"/>
      </w:pPr>
      <w:r w:rsidRPr="001518EE">
        <w:t>40.8. dokumentus, kuriais patvirtinama, kad subjekto veiklos pobūdis atitinka Savivaldybės turto paskirtį.</w:t>
      </w:r>
    </w:p>
    <w:p w14:paraId="6A984D71" w14:textId="4E9814E1" w:rsidR="00605E9E" w:rsidRPr="001518EE" w:rsidRDefault="00605E9E" w:rsidP="00605E9E">
      <w:pPr>
        <w:spacing w:line="360" w:lineRule="auto"/>
        <w:ind w:firstLine="851"/>
        <w:jc w:val="both"/>
      </w:pPr>
      <w:r w:rsidRPr="001518EE">
        <w:t xml:space="preserve">41. Apie priimtą sprendimą ir turto nuomos sutarties sudarymo datą ir laiką asmuo informuojamas raštu ne vėliau kaip per 3 (tris) darbo dienas nuo sprendimo priėmimo dienos, o tuo atveju, kai paraiška pateikta neatidėliotinam darbui atlikti (avarijoms, stichinėms nelaimėms likviduoti ir panašiai) ar trumpalaikiam renginiui (parodoms, sporto varžyboms, pasitarimams, </w:t>
      </w:r>
      <w:r w:rsidRPr="001518EE">
        <w:lastRenderedPageBreak/>
        <w:t>seminarams, šventėms, kultūros renginiams), kurio trukmė  yra ne ilgesnė kaip 30 (trisdešimt) kalendorinių dienų, organizuoti, – sprendimo priėmimo dieną.</w:t>
      </w:r>
    </w:p>
    <w:p w14:paraId="0D112258" w14:textId="3B65E6A9" w:rsidR="00605E9E" w:rsidRPr="001518EE" w:rsidRDefault="00605E9E" w:rsidP="00605E9E">
      <w:pPr>
        <w:spacing w:line="360" w:lineRule="auto"/>
        <w:ind w:firstLine="851"/>
        <w:jc w:val="both"/>
      </w:pPr>
      <w:r w:rsidRPr="001518EE">
        <w:t>42. Jeigu Savivaldybės taryba ar Turto valdytojas nepritaria turto nuomai, paraišką išsinuomoti turtą pateikęs asmuo, apie tai informuojamas raštu ne vėliau kaip per 3 (tris) darbo dienas nuo sprendimo priėmimo.</w:t>
      </w:r>
      <w:r w:rsidR="00E879F8" w:rsidRPr="001518EE">
        <w:t>“</w:t>
      </w:r>
    </w:p>
    <w:p w14:paraId="33003B41" w14:textId="1E26A39F" w:rsidR="00364182" w:rsidRPr="001518EE" w:rsidRDefault="002D2E10" w:rsidP="00364182">
      <w:pPr>
        <w:pStyle w:val="Sraopastraipa"/>
        <w:numPr>
          <w:ilvl w:val="1"/>
          <w:numId w:val="24"/>
        </w:numPr>
        <w:tabs>
          <w:tab w:val="left" w:pos="0"/>
        </w:tabs>
        <w:suppressAutoHyphens/>
        <w:autoSpaceDN w:val="0"/>
        <w:spacing w:line="360" w:lineRule="auto"/>
        <w:ind w:left="0" w:firstLine="851"/>
        <w:jc w:val="both"/>
        <w:textAlignment w:val="baseline"/>
      </w:pPr>
      <w:r w:rsidRPr="00751EEA">
        <w:t xml:space="preserve">Buvusius </w:t>
      </w:r>
      <w:r>
        <w:t xml:space="preserve">46.1, 46.2, 46.3 papunkčius bei </w:t>
      </w:r>
      <w:r w:rsidRPr="00751EEA">
        <w:t>4</w:t>
      </w:r>
      <w:r>
        <w:t>7</w:t>
      </w:r>
      <w:r w:rsidRPr="00751EEA">
        <w:t>, 4</w:t>
      </w:r>
      <w:r>
        <w:t>8</w:t>
      </w:r>
      <w:r w:rsidRPr="00751EEA">
        <w:t>, 4</w:t>
      </w:r>
      <w:r>
        <w:t>9</w:t>
      </w:r>
      <w:r w:rsidRPr="00751EEA">
        <w:t xml:space="preserve">, </w:t>
      </w:r>
      <w:r>
        <w:t>50</w:t>
      </w:r>
      <w:r w:rsidRPr="00751EEA">
        <w:t xml:space="preserve"> ir </w:t>
      </w:r>
      <w:r>
        <w:t>51</w:t>
      </w:r>
      <w:r w:rsidRPr="00751EEA">
        <w:t xml:space="preserve"> punktus laikyti atitinkamai 4</w:t>
      </w:r>
      <w:r>
        <w:t>7</w:t>
      </w:r>
      <w:r w:rsidRPr="00751EEA">
        <w:t>, 4</w:t>
      </w:r>
      <w:r>
        <w:t>8</w:t>
      </w:r>
      <w:r w:rsidRPr="00751EEA">
        <w:t>, 4</w:t>
      </w:r>
      <w:r>
        <w:t>9</w:t>
      </w:r>
      <w:r w:rsidRPr="00751EEA">
        <w:t xml:space="preserve">, </w:t>
      </w:r>
      <w:r>
        <w:t>50</w:t>
      </w:r>
      <w:r w:rsidRPr="00751EEA">
        <w:t xml:space="preserve">, </w:t>
      </w:r>
      <w:r>
        <w:t>51, 52, 53</w:t>
      </w:r>
      <w:r w:rsidRPr="00751EEA">
        <w:t xml:space="preserve"> ir </w:t>
      </w:r>
      <w:r>
        <w:t>5</w:t>
      </w:r>
      <w:r w:rsidRPr="00751EEA">
        <w:t>4 punktais</w:t>
      </w:r>
      <w:r>
        <w:t>.</w:t>
      </w:r>
    </w:p>
    <w:p w14:paraId="3603EDFF" w14:textId="37536AD1" w:rsidR="00977C85" w:rsidRPr="001518EE" w:rsidRDefault="00637364" w:rsidP="00637364">
      <w:pPr>
        <w:spacing w:line="360" w:lineRule="auto"/>
        <w:ind w:firstLine="851"/>
        <w:jc w:val="both"/>
        <w:rPr>
          <w:bCs/>
        </w:rPr>
      </w:pPr>
      <w:r w:rsidRPr="001518EE">
        <w:rPr>
          <w:bCs/>
        </w:rPr>
        <w:t>1.</w:t>
      </w:r>
      <w:r w:rsidR="00364182" w:rsidRPr="001518EE">
        <w:rPr>
          <w:bCs/>
        </w:rPr>
        <w:t>10</w:t>
      </w:r>
      <w:r w:rsidRPr="001518EE">
        <w:rPr>
          <w:bCs/>
        </w:rPr>
        <w:t xml:space="preserve">. Papildyti </w:t>
      </w:r>
      <w:r w:rsidR="00E879F8" w:rsidRPr="001518EE">
        <w:rPr>
          <w:bCs/>
        </w:rPr>
        <w:t>5</w:t>
      </w:r>
      <w:r w:rsidR="002D2E10">
        <w:rPr>
          <w:bCs/>
        </w:rPr>
        <w:t>5</w:t>
      </w:r>
      <w:r w:rsidR="00E879F8" w:rsidRPr="001518EE">
        <w:rPr>
          <w:bCs/>
        </w:rPr>
        <w:t xml:space="preserve"> </w:t>
      </w:r>
      <w:r w:rsidR="0019494F" w:rsidRPr="001518EE">
        <w:rPr>
          <w:bCs/>
        </w:rPr>
        <w:t>punk</w:t>
      </w:r>
      <w:r w:rsidR="00E879F8" w:rsidRPr="001518EE">
        <w:rPr>
          <w:bCs/>
        </w:rPr>
        <w:t>tu</w:t>
      </w:r>
      <w:r w:rsidRPr="001518EE">
        <w:rPr>
          <w:bCs/>
        </w:rPr>
        <w:t>:</w:t>
      </w:r>
    </w:p>
    <w:p w14:paraId="65ABAF64" w14:textId="25ED57A4" w:rsidR="00E879F8" w:rsidRPr="001518EE" w:rsidRDefault="00E879F8" w:rsidP="00E879F8">
      <w:pPr>
        <w:pStyle w:val="Pagrindinistekstas"/>
        <w:spacing w:line="360" w:lineRule="auto"/>
        <w:ind w:firstLine="851"/>
      </w:pPr>
      <w:r w:rsidRPr="001518EE">
        <w:t>„5</w:t>
      </w:r>
      <w:r w:rsidR="002D2E10">
        <w:t>5</w:t>
      </w:r>
      <w:r w:rsidRPr="001518EE">
        <w:t>. Subnuoma leidžiama tik Savivaldybės tarybos sprendimu tomis pačiomis sąlygomis ir tik tais atvejais, kai:</w:t>
      </w:r>
    </w:p>
    <w:p w14:paraId="06747190" w14:textId="6E8EED04" w:rsidR="00E879F8" w:rsidRPr="001518EE" w:rsidRDefault="00E879F8" w:rsidP="00E879F8">
      <w:pPr>
        <w:pStyle w:val="Pagrindinistekstas"/>
        <w:spacing w:line="360" w:lineRule="auto"/>
        <w:ind w:firstLine="851"/>
      </w:pPr>
      <w:r w:rsidRPr="001518EE">
        <w:t>5</w:t>
      </w:r>
      <w:r w:rsidR="002D2E10">
        <w:t>5</w:t>
      </w:r>
      <w:r w:rsidRPr="001518EE">
        <w:t>.1. subnuomojama tik dalis išnuomoto turto ir nuomininkas pats faktiškai naudoja likusią turto dalį;</w:t>
      </w:r>
    </w:p>
    <w:p w14:paraId="2821DE8C" w14:textId="18349D45" w:rsidR="005115DA" w:rsidRPr="001518EE" w:rsidRDefault="00E879F8" w:rsidP="00E879F8">
      <w:pPr>
        <w:pStyle w:val="Pagrindinistekstas"/>
        <w:spacing w:line="360" w:lineRule="auto"/>
        <w:ind w:firstLine="851"/>
      </w:pPr>
      <w:r w:rsidRPr="001518EE">
        <w:t>5</w:t>
      </w:r>
      <w:r w:rsidR="002D2E10">
        <w:t>5</w:t>
      </w:r>
      <w:r w:rsidRPr="001518EE">
        <w:t>.2. subnuomininko vykdoma veikla yra tiesiogiai susijusi su nuomininko vykdoma veikla arba papildo ją ir neprieštarauja turto paskirčiai</w:t>
      </w:r>
      <w:r w:rsidR="005115DA" w:rsidRPr="001518EE">
        <w:t>;</w:t>
      </w:r>
    </w:p>
    <w:p w14:paraId="3C3559CF" w14:textId="5A9C0883" w:rsidR="00E879F8" w:rsidRPr="001518EE" w:rsidRDefault="005115DA" w:rsidP="00E879F8">
      <w:pPr>
        <w:pStyle w:val="Pagrindinistekstas"/>
        <w:spacing w:line="360" w:lineRule="auto"/>
        <w:ind w:firstLine="851"/>
      </w:pPr>
      <w:r w:rsidRPr="001518EE">
        <w:t>5</w:t>
      </w:r>
      <w:r w:rsidR="002D2E10">
        <w:t>5</w:t>
      </w:r>
      <w:r w:rsidRPr="001518EE">
        <w:t xml:space="preserve">.3. </w:t>
      </w:r>
      <w:r w:rsidR="001B2A98" w:rsidRPr="001518EE">
        <w:t>netaikoma trumpalaikės nuomos atveju.</w:t>
      </w:r>
      <w:r w:rsidR="00E879F8" w:rsidRPr="001518EE">
        <w:t xml:space="preserve">“ </w:t>
      </w:r>
    </w:p>
    <w:p w14:paraId="615558BC" w14:textId="12C9276B" w:rsidR="00364182" w:rsidRPr="001518EE" w:rsidRDefault="00364182" w:rsidP="00364182">
      <w:pPr>
        <w:pStyle w:val="Pagrindinistekstas"/>
        <w:spacing w:line="360" w:lineRule="auto"/>
        <w:ind w:firstLine="851"/>
      </w:pPr>
      <w:r w:rsidRPr="001518EE">
        <w:t xml:space="preserve">2. </w:t>
      </w:r>
      <w:r w:rsidRPr="001518EE">
        <w:rPr>
          <w:bCs w:val="0"/>
        </w:rPr>
        <w:t xml:space="preserve">Pakeisti </w:t>
      </w:r>
      <w:r w:rsidRPr="001518EE">
        <w:t>Anykščių rajono savivaldybės ilgalaikio materialiojo turto viešo nuomos konkurso ir nuomos be konkurso organizavimo ir vykdymo tvarkos aprašo, patvirtinto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Pr="001518EE">
        <w:rPr>
          <w:bCs w:val="0"/>
        </w:rPr>
        <w:t>, 1–3 priedus ir juos išdėstyti nauja redakcija (pridedama)</w:t>
      </w:r>
      <w:r w:rsidRPr="001518EE">
        <w:t>.</w:t>
      </w:r>
    </w:p>
    <w:p w14:paraId="5426AE22" w14:textId="040EE533" w:rsidR="00885C3B" w:rsidRPr="001518EE" w:rsidRDefault="00364182" w:rsidP="006402DE">
      <w:pPr>
        <w:spacing w:line="360" w:lineRule="auto"/>
        <w:ind w:firstLine="851"/>
        <w:jc w:val="both"/>
      </w:pPr>
      <w:r w:rsidRPr="001518EE">
        <w:rPr>
          <w:bCs/>
        </w:rPr>
        <w:t>3</w:t>
      </w:r>
      <w:r w:rsidR="006402DE" w:rsidRPr="001518EE">
        <w:rPr>
          <w:bCs/>
        </w:rPr>
        <w:t>. Nustatyti, kad šis sprendimas įsigalioja 2026 m. birželio 1 d.</w:t>
      </w:r>
    </w:p>
    <w:p w14:paraId="6AF3439D" w14:textId="77777777" w:rsidR="00997908" w:rsidRPr="001518EE" w:rsidRDefault="003B3501" w:rsidP="00997908">
      <w:pPr>
        <w:pStyle w:val="Pagrindinistekstas"/>
        <w:spacing w:line="360" w:lineRule="auto"/>
        <w:ind w:firstLine="851"/>
      </w:pPr>
      <w:r w:rsidRPr="001518EE">
        <w:rPr>
          <w:bCs w:val="0"/>
        </w:rPr>
        <w:t>Šis sprendimas skelbiamas Teisės aktų registre</w:t>
      </w:r>
      <w:r w:rsidR="00997908" w:rsidRPr="001518EE">
        <w:rPr>
          <w:bCs w:val="0"/>
        </w:rPr>
        <w:t xml:space="preserve"> </w:t>
      </w:r>
      <w:r w:rsidR="00997908" w:rsidRPr="001518EE">
        <w:t xml:space="preserve">ir Anykščių rajono savivaldybės interneto svetainėje </w:t>
      </w:r>
      <w:hyperlink r:id="rId9" w:history="1">
        <w:r w:rsidR="00997908" w:rsidRPr="001518EE">
          <w:rPr>
            <w:rStyle w:val="Hipersaitas"/>
            <w:color w:val="auto"/>
          </w:rPr>
          <w:t>www.anyksciai.lt</w:t>
        </w:r>
      </w:hyperlink>
      <w:r w:rsidR="00997908" w:rsidRPr="001518EE">
        <w:t>.</w:t>
      </w:r>
    </w:p>
    <w:p w14:paraId="6DA5AC54" w14:textId="77777777" w:rsidR="00CC61BD" w:rsidRDefault="00CC61BD" w:rsidP="00CC2466">
      <w:pPr>
        <w:pStyle w:val="Pagrindinistekstas"/>
        <w:spacing w:line="360" w:lineRule="auto"/>
        <w:rPr>
          <w:bCs w:val="0"/>
        </w:rPr>
      </w:pPr>
    </w:p>
    <w:p w14:paraId="74C2D063" w14:textId="77777777" w:rsidR="00F63535" w:rsidRPr="001518EE" w:rsidRDefault="00F63535" w:rsidP="00CC2466">
      <w:pPr>
        <w:pStyle w:val="Pagrindinistekstas"/>
        <w:spacing w:line="360" w:lineRule="auto"/>
        <w:rPr>
          <w:bCs w:val="0"/>
        </w:rPr>
      </w:pPr>
    </w:p>
    <w:p w14:paraId="07D0F6C6" w14:textId="77777777" w:rsidR="006402DE" w:rsidRPr="001518EE" w:rsidRDefault="006402DE" w:rsidP="006402DE">
      <w:pPr>
        <w:pStyle w:val="Pagrindinistekstas"/>
        <w:spacing w:line="360" w:lineRule="auto"/>
      </w:pPr>
      <w:r w:rsidRPr="001518EE">
        <w:t>Meras</w:t>
      </w:r>
      <w:r w:rsidRPr="001518EE">
        <w:tab/>
      </w:r>
      <w:r w:rsidRPr="001518EE">
        <w:tab/>
      </w:r>
      <w:r w:rsidRPr="001518EE">
        <w:tab/>
      </w:r>
      <w:r w:rsidRPr="001518EE">
        <w:tab/>
      </w:r>
      <w:r w:rsidRPr="001518EE">
        <w:tab/>
      </w:r>
      <w:r w:rsidRPr="001518EE">
        <w:tab/>
        <w:t>Kęstutis Tubis</w:t>
      </w:r>
    </w:p>
    <w:p w14:paraId="7697BEE7" w14:textId="70C1517C" w:rsidR="00F63535" w:rsidRDefault="00F63535">
      <w:pPr>
        <w:rPr>
          <w:bCs/>
          <w:szCs w:val="20"/>
        </w:rPr>
      </w:pPr>
      <w:r>
        <w:br w:type="page"/>
      </w:r>
    </w:p>
    <w:p w14:paraId="1F086C4D" w14:textId="69FFDF85" w:rsidR="00295C6D" w:rsidRPr="001518EE" w:rsidRDefault="00295C6D" w:rsidP="00F63535">
      <w:pPr>
        <w:ind w:left="5670"/>
        <w:jc w:val="both"/>
      </w:pPr>
      <w:r w:rsidRPr="001518EE">
        <w:lastRenderedPageBreak/>
        <w:t xml:space="preserve">Anykščių rajono savivaldybės </w:t>
      </w:r>
    </w:p>
    <w:p w14:paraId="212F98D8" w14:textId="2DDD9CB9" w:rsidR="00295C6D" w:rsidRPr="001518EE" w:rsidRDefault="00295C6D" w:rsidP="00F63535">
      <w:pPr>
        <w:ind w:left="5670"/>
        <w:jc w:val="both"/>
      </w:pPr>
      <w:r w:rsidRPr="001518EE">
        <w:t>ilgalaikio materialiojo turto viešojo</w:t>
      </w:r>
    </w:p>
    <w:p w14:paraId="3A076C43" w14:textId="5E3FD434" w:rsidR="00295C6D" w:rsidRPr="001518EE" w:rsidRDefault="00295C6D" w:rsidP="00F63535">
      <w:pPr>
        <w:ind w:left="5670"/>
        <w:jc w:val="both"/>
      </w:pPr>
      <w:r w:rsidRPr="001518EE">
        <w:t>nuomos konkurso ir nuomos be konkurso</w:t>
      </w:r>
    </w:p>
    <w:p w14:paraId="49D11F5B" w14:textId="6FA99431" w:rsidR="00295C6D" w:rsidRPr="001518EE" w:rsidRDefault="00295C6D" w:rsidP="00F63535">
      <w:pPr>
        <w:ind w:left="5670"/>
        <w:jc w:val="both"/>
      </w:pPr>
      <w:r w:rsidRPr="001518EE">
        <w:t>organizavimo ir vykdymo tvarkos aprašo</w:t>
      </w:r>
    </w:p>
    <w:p w14:paraId="76ACB7CD" w14:textId="2E30953E" w:rsidR="00295C6D" w:rsidRPr="001518EE" w:rsidRDefault="00295C6D" w:rsidP="00F63535">
      <w:pPr>
        <w:ind w:left="5670"/>
        <w:jc w:val="both"/>
      </w:pPr>
      <w:r w:rsidRPr="001518EE">
        <w:t xml:space="preserve">1 priedas                    </w:t>
      </w:r>
    </w:p>
    <w:p w14:paraId="5B143A31" w14:textId="77777777" w:rsidR="00295C6D" w:rsidRPr="001518EE" w:rsidRDefault="00295C6D" w:rsidP="00295C6D">
      <w:pPr>
        <w:spacing w:line="360" w:lineRule="auto"/>
      </w:pPr>
    </w:p>
    <w:p w14:paraId="32095A6B" w14:textId="77777777" w:rsidR="00295C6D" w:rsidRPr="001518EE" w:rsidRDefault="00295C6D" w:rsidP="00295C6D">
      <w:pPr>
        <w:spacing w:line="360" w:lineRule="auto"/>
        <w:jc w:val="center"/>
        <w:rPr>
          <w:b/>
        </w:rPr>
      </w:pPr>
      <w:r w:rsidRPr="001518EE">
        <w:rPr>
          <w:b/>
        </w:rPr>
        <w:t>(Savivaldybės ilgalaikio materialiojo turto nuomos pavyzdinė sutarties forma)</w:t>
      </w:r>
    </w:p>
    <w:p w14:paraId="2BDE94F0" w14:textId="77777777" w:rsidR="00295C6D" w:rsidRPr="001518EE" w:rsidRDefault="00295C6D" w:rsidP="00295C6D">
      <w:pPr>
        <w:spacing w:line="360" w:lineRule="auto"/>
        <w:jc w:val="center"/>
        <w:rPr>
          <w:b/>
        </w:rPr>
      </w:pPr>
    </w:p>
    <w:p w14:paraId="15047B67" w14:textId="77777777" w:rsidR="00295C6D" w:rsidRPr="001518EE" w:rsidRDefault="00295C6D" w:rsidP="00295C6D">
      <w:pPr>
        <w:pStyle w:val="Antrat1"/>
        <w:rPr>
          <w:b/>
          <w:sz w:val="28"/>
          <w:szCs w:val="24"/>
        </w:rPr>
      </w:pPr>
      <w:r w:rsidRPr="001518EE">
        <w:rPr>
          <w:b/>
          <w:szCs w:val="24"/>
        </w:rPr>
        <w:t>SAVIVALDYBĖS ILGALAIKIO  MATERIALIOJO TURTO NUOMOS</w:t>
      </w:r>
    </w:p>
    <w:p w14:paraId="67FEEB71" w14:textId="77777777" w:rsidR="00295C6D" w:rsidRPr="001518EE" w:rsidRDefault="00295C6D" w:rsidP="00295C6D">
      <w:pPr>
        <w:jc w:val="center"/>
        <w:rPr>
          <w:b/>
        </w:rPr>
      </w:pPr>
      <w:r w:rsidRPr="001518EE">
        <w:rPr>
          <w:b/>
          <w:bCs/>
        </w:rPr>
        <w:t>SUTARTIS</w:t>
      </w:r>
    </w:p>
    <w:p w14:paraId="399B43C4" w14:textId="77777777" w:rsidR="00295C6D" w:rsidRPr="001518EE" w:rsidRDefault="00295C6D" w:rsidP="00295C6D">
      <w:pPr>
        <w:jc w:val="center"/>
      </w:pPr>
    </w:p>
    <w:p w14:paraId="14837765" w14:textId="77777777" w:rsidR="00295C6D" w:rsidRPr="001518EE" w:rsidRDefault="00295C6D" w:rsidP="00295C6D">
      <w:pPr>
        <w:jc w:val="center"/>
      </w:pPr>
      <w:r w:rsidRPr="001518EE">
        <w:t>_____ m.________ ____ d. Nr. ___</w:t>
      </w:r>
    </w:p>
    <w:p w14:paraId="12881238" w14:textId="77777777" w:rsidR="00295C6D" w:rsidRPr="001518EE" w:rsidRDefault="00295C6D" w:rsidP="00295C6D">
      <w:pPr>
        <w:jc w:val="center"/>
      </w:pPr>
      <w:r w:rsidRPr="001518EE">
        <w:t>________________________________</w:t>
      </w:r>
    </w:p>
    <w:p w14:paraId="092FAE7C" w14:textId="77777777" w:rsidR="00295C6D" w:rsidRPr="001518EE" w:rsidRDefault="00295C6D" w:rsidP="00295C6D">
      <w:pPr>
        <w:jc w:val="center"/>
        <w:rPr>
          <w:szCs w:val="18"/>
        </w:rPr>
      </w:pPr>
      <w:r w:rsidRPr="001518EE">
        <w:rPr>
          <w:szCs w:val="18"/>
        </w:rPr>
        <w:t>(sudarymo vieta)</w:t>
      </w:r>
    </w:p>
    <w:p w14:paraId="0545911C" w14:textId="77777777" w:rsidR="00295C6D" w:rsidRPr="001518EE" w:rsidRDefault="00295C6D" w:rsidP="00295C6D">
      <w:pPr>
        <w:ind w:firstLine="720"/>
        <w:jc w:val="both"/>
        <w:rPr>
          <w:szCs w:val="18"/>
        </w:rPr>
      </w:pPr>
      <w:r w:rsidRPr="001518EE">
        <w:rPr>
          <w:szCs w:val="18"/>
        </w:rPr>
        <w:t xml:space="preserve"> </w:t>
      </w:r>
    </w:p>
    <w:p w14:paraId="58DC8C47" w14:textId="77777777" w:rsidR="00295C6D" w:rsidRPr="001518EE" w:rsidRDefault="00295C6D" w:rsidP="00295C6D">
      <w:pPr>
        <w:tabs>
          <w:tab w:val="right" w:leader="underscore" w:pos="9638"/>
        </w:tabs>
        <w:ind w:firstLine="720"/>
        <w:jc w:val="both"/>
      </w:pPr>
      <w:r w:rsidRPr="001518EE">
        <w:t xml:space="preserve">Nuomotojas </w:t>
      </w:r>
      <w:r w:rsidRPr="001518EE">
        <w:tab/>
        <w:t>,</w:t>
      </w:r>
    </w:p>
    <w:p w14:paraId="1FFE66F9" w14:textId="77777777" w:rsidR="00295C6D" w:rsidRPr="001518EE" w:rsidRDefault="00295C6D" w:rsidP="00295C6D">
      <w:pPr>
        <w:tabs>
          <w:tab w:val="center" w:pos="5760"/>
        </w:tabs>
        <w:jc w:val="both"/>
        <w:rPr>
          <w:sz w:val="16"/>
          <w:szCs w:val="16"/>
        </w:rPr>
      </w:pPr>
      <w:r w:rsidRPr="001518EE">
        <w:rPr>
          <w:szCs w:val="18"/>
        </w:rPr>
        <w:tab/>
        <w:t xml:space="preserve"> </w:t>
      </w:r>
      <w:r w:rsidRPr="001518EE">
        <w:rPr>
          <w:sz w:val="16"/>
          <w:szCs w:val="16"/>
        </w:rPr>
        <w:t xml:space="preserve"> (turto valdytojo teisinė forma, pavadinimas, kodas ir registracijos adresas) </w:t>
      </w:r>
    </w:p>
    <w:p w14:paraId="7DC11680" w14:textId="77777777" w:rsidR="00295C6D" w:rsidRPr="001518EE" w:rsidRDefault="00295C6D" w:rsidP="00295C6D">
      <w:pPr>
        <w:tabs>
          <w:tab w:val="right" w:leader="underscore" w:pos="9638"/>
        </w:tabs>
        <w:jc w:val="both"/>
      </w:pPr>
      <w:r w:rsidRPr="001518EE">
        <w:t>atstovaujamas (-a) ______</w:t>
      </w:r>
      <w:r w:rsidRPr="001518EE">
        <w:tab/>
        <w:t>,</w:t>
      </w:r>
    </w:p>
    <w:p w14:paraId="7389279B" w14:textId="77777777" w:rsidR="00295C6D" w:rsidRPr="001518EE" w:rsidRDefault="00295C6D" w:rsidP="00295C6D">
      <w:pPr>
        <w:tabs>
          <w:tab w:val="right" w:leader="underscore" w:pos="9638"/>
        </w:tabs>
        <w:jc w:val="both"/>
      </w:pPr>
      <w:r w:rsidRPr="001518EE">
        <w:t xml:space="preserve">                                                                     </w:t>
      </w:r>
      <w:r w:rsidRPr="001518EE">
        <w:rPr>
          <w:sz w:val="16"/>
          <w:szCs w:val="16"/>
        </w:rPr>
        <w:t xml:space="preserve"> (pareigos, vardas, pavardė) </w:t>
      </w:r>
    </w:p>
    <w:p w14:paraId="6FC14FEE" w14:textId="77777777" w:rsidR="00295C6D" w:rsidRPr="001518EE" w:rsidRDefault="00295C6D" w:rsidP="00295C6D">
      <w:pPr>
        <w:tabs>
          <w:tab w:val="right" w:leader="underscore" w:pos="9638"/>
        </w:tabs>
        <w:jc w:val="both"/>
      </w:pPr>
      <w:r w:rsidRPr="001518EE">
        <w:t>veikiančio (-</w:t>
      </w:r>
      <w:proofErr w:type="spellStart"/>
      <w:r w:rsidRPr="001518EE">
        <w:t>ios</w:t>
      </w:r>
      <w:proofErr w:type="spellEnd"/>
      <w:r w:rsidRPr="001518EE">
        <w:t>)</w:t>
      </w:r>
      <w:r w:rsidRPr="001518EE">
        <w:rPr>
          <w:b/>
        </w:rPr>
        <w:t xml:space="preserve"> </w:t>
      </w:r>
      <w:r w:rsidRPr="001518EE">
        <w:t xml:space="preserve">pagal </w:t>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t>___________________________________________________________,</w:t>
      </w:r>
    </w:p>
    <w:p w14:paraId="66244995" w14:textId="77777777" w:rsidR="00295C6D" w:rsidRPr="001518EE" w:rsidRDefault="00295C6D" w:rsidP="00295C6D">
      <w:pPr>
        <w:tabs>
          <w:tab w:val="center" w:pos="6360"/>
        </w:tabs>
        <w:jc w:val="both"/>
        <w:rPr>
          <w:sz w:val="16"/>
          <w:szCs w:val="16"/>
        </w:rPr>
      </w:pPr>
      <w:r w:rsidRPr="001518EE">
        <w:tab/>
      </w:r>
      <w:r w:rsidRPr="001518EE">
        <w:rPr>
          <w:sz w:val="16"/>
          <w:szCs w:val="16"/>
        </w:rPr>
        <w:t xml:space="preserve">(atstovavimo pagrindas, dokumento data ir numeris) </w:t>
      </w:r>
    </w:p>
    <w:p w14:paraId="1927B72B" w14:textId="77777777" w:rsidR="00295C6D" w:rsidRPr="001518EE" w:rsidRDefault="00295C6D" w:rsidP="00295C6D">
      <w:pPr>
        <w:tabs>
          <w:tab w:val="right" w:leader="underscore" w:pos="9638"/>
        </w:tabs>
        <w:jc w:val="both"/>
      </w:pPr>
      <w:r w:rsidRPr="001518EE">
        <w:t xml:space="preserve">ir nuomininkas </w:t>
      </w:r>
      <w:r w:rsidRPr="001518EE">
        <w:tab/>
      </w:r>
    </w:p>
    <w:p w14:paraId="23AA9E87" w14:textId="77777777" w:rsidR="00295C6D" w:rsidRPr="001518EE" w:rsidRDefault="00295C6D" w:rsidP="00295C6D">
      <w:pPr>
        <w:tabs>
          <w:tab w:val="center" w:pos="5520"/>
        </w:tabs>
        <w:jc w:val="center"/>
        <w:rPr>
          <w:sz w:val="16"/>
          <w:szCs w:val="16"/>
        </w:rPr>
      </w:pPr>
      <w:r w:rsidRPr="001518EE">
        <w:rPr>
          <w:sz w:val="16"/>
          <w:szCs w:val="16"/>
        </w:rPr>
        <w:t>(teisinė forma, pavadinimas, kodas ir registracijos adresas, jeigu nuomininkas yra juridinis asmuo arba vardas, pavardė,  gyvenamosios vietos</w:t>
      </w:r>
    </w:p>
    <w:p w14:paraId="63905378" w14:textId="77777777" w:rsidR="00295C6D" w:rsidRPr="001518EE" w:rsidRDefault="00295C6D" w:rsidP="00295C6D">
      <w:pPr>
        <w:tabs>
          <w:tab w:val="center" w:pos="5520"/>
        </w:tabs>
        <w:jc w:val="center"/>
        <w:rPr>
          <w:strike/>
          <w:sz w:val="16"/>
          <w:szCs w:val="16"/>
        </w:rPr>
      </w:pPr>
      <w:r w:rsidRPr="001518EE">
        <w:rPr>
          <w:sz w:val="16"/>
          <w:szCs w:val="16"/>
        </w:rPr>
        <w:t xml:space="preserve"> adresas, jeigu nuomininkas yra fizinis asmuo)</w:t>
      </w:r>
    </w:p>
    <w:p w14:paraId="32DF05CD" w14:textId="77777777" w:rsidR="00295C6D" w:rsidRPr="001518EE" w:rsidRDefault="00295C6D" w:rsidP="00295C6D">
      <w:pPr>
        <w:pStyle w:val="Pagrindinistekstas"/>
        <w:ind w:firstLine="720"/>
        <w:rPr>
          <w:szCs w:val="18"/>
        </w:rPr>
      </w:pPr>
    </w:p>
    <w:p w14:paraId="30EE4FD5" w14:textId="77777777" w:rsidR="00295C6D" w:rsidRPr="001518EE" w:rsidRDefault="00295C6D" w:rsidP="00295C6D">
      <w:pPr>
        <w:pStyle w:val="Pagrindinistekstas"/>
        <w:tabs>
          <w:tab w:val="right" w:leader="underscore" w:pos="9638"/>
        </w:tabs>
      </w:pPr>
      <w:r w:rsidRPr="001518EE">
        <w:t>atstovaujamas (-a), _________________________________________________________________________________</w:t>
      </w:r>
    </w:p>
    <w:p w14:paraId="4179675C" w14:textId="77777777" w:rsidR="00295C6D" w:rsidRPr="001518EE" w:rsidRDefault="00295C6D" w:rsidP="00295C6D">
      <w:pPr>
        <w:pStyle w:val="Pagrindinistekstas"/>
        <w:tabs>
          <w:tab w:val="right" w:leader="underscore" w:pos="9638"/>
        </w:tabs>
        <w:jc w:val="center"/>
        <w:rPr>
          <w:sz w:val="16"/>
          <w:szCs w:val="16"/>
        </w:rPr>
      </w:pPr>
      <w:r w:rsidRPr="001518EE">
        <w:rPr>
          <w:sz w:val="16"/>
          <w:szCs w:val="16"/>
        </w:rPr>
        <w:t>(atstovo vardas, pavardė, pareigos)</w:t>
      </w:r>
    </w:p>
    <w:p w14:paraId="697F0B1D" w14:textId="7DDE95EB" w:rsidR="00295C6D" w:rsidRPr="001518EE" w:rsidRDefault="00295C6D" w:rsidP="00295C6D">
      <w:pPr>
        <w:tabs>
          <w:tab w:val="center" w:pos="4800"/>
        </w:tabs>
        <w:jc w:val="both"/>
        <w:rPr>
          <w:b/>
          <w:szCs w:val="18"/>
        </w:rPr>
      </w:pPr>
      <w:r w:rsidRPr="001518EE">
        <w:rPr>
          <w:szCs w:val="18"/>
        </w:rPr>
        <w:t>veikiančio(-</w:t>
      </w:r>
      <w:proofErr w:type="spellStart"/>
      <w:r w:rsidRPr="001518EE">
        <w:rPr>
          <w:szCs w:val="18"/>
        </w:rPr>
        <w:t>ios</w:t>
      </w:r>
      <w:proofErr w:type="spellEnd"/>
      <w:r w:rsidRPr="001518EE">
        <w:rPr>
          <w:szCs w:val="18"/>
        </w:rPr>
        <w:t>) pagal</w:t>
      </w:r>
      <w:r w:rsidRPr="001518EE">
        <w:rPr>
          <w:b/>
          <w:szCs w:val="18"/>
        </w:rPr>
        <w:t xml:space="preserve"> ___________________________________________________________________</w:t>
      </w:r>
      <w:r w:rsidR="00530BF0" w:rsidRPr="001518EE">
        <w:rPr>
          <w:b/>
          <w:szCs w:val="18"/>
        </w:rPr>
        <w:t>_______________</w:t>
      </w:r>
    </w:p>
    <w:p w14:paraId="49DA3771" w14:textId="77777777" w:rsidR="00295C6D" w:rsidRPr="001518EE" w:rsidRDefault="00295C6D" w:rsidP="00295C6D">
      <w:pPr>
        <w:tabs>
          <w:tab w:val="center" w:pos="4800"/>
        </w:tabs>
        <w:jc w:val="both"/>
        <w:rPr>
          <w:sz w:val="16"/>
          <w:szCs w:val="16"/>
        </w:rPr>
      </w:pPr>
      <w:r w:rsidRPr="001518EE">
        <w:rPr>
          <w:szCs w:val="18"/>
        </w:rPr>
        <w:t xml:space="preserve">                                                      </w:t>
      </w:r>
      <w:r w:rsidRPr="001518EE">
        <w:rPr>
          <w:sz w:val="16"/>
          <w:szCs w:val="16"/>
        </w:rPr>
        <w:t>(atstovavimo pagrindas, dokumento data ir numeris)</w:t>
      </w:r>
    </w:p>
    <w:p w14:paraId="538DD712" w14:textId="77777777" w:rsidR="00295C6D" w:rsidRPr="001518EE" w:rsidRDefault="00295C6D" w:rsidP="00295C6D">
      <w:pPr>
        <w:spacing w:line="360" w:lineRule="auto"/>
        <w:jc w:val="both"/>
      </w:pPr>
      <w:r w:rsidRPr="001518EE">
        <w:t>vadovaudamiesi nuomos be konkurso būdu rezultatais Anykščių rajono savivaldybės tarybos _____ m. ____d. sprendimu Nr. _____ ar viešojo nuomos konkurso, įvykusio ____ m. _________ d., komisijos sprendimu įformintu protokolu Nr.</w:t>
      </w:r>
      <w:r w:rsidRPr="001518EE">
        <w:rPr>
          <w:b/>
        </w:rPr>
        <w:t xml:space="preserve"> _________</w:t>
      </w:r>
      <w:r w:rsidRPr="001518EE">
        <w:t>, sudaro šią Savivaldybės  ilgalaikio materialiojo turto nuomos</w:t>
      </w:r>
      <w:r w:rsidRPr="001518EE">
        <w:rPr>
          <w:b/>
        </w:rPr>
        <w:t xml:space="preserve"> </w:t>
      </w:r>
      <w:r w:rsidRPr="001518EE">
        <w:t xml:space="preserve">sutartį </w:t>
      </w:r>
      <w:r w:rsidRPr="001518EE">
        <w:rPr>
          <w:b/>
        </w:rPr>
        <w:t>(</w:t>
      </w:r>
      <w:r w:rsidRPr="001518EE">
        <w:t>toliau – Sutartis</w:t>
      </w:r>
      <w:r w:rsidRPr="001518EE">
        <w:rPr>
          <w:b/>
        </w:rPr>
        <w:t>)</w:t>
      </w:r>
      <w:r w:rsidRPr="001518EE">
        <w:t>. Toliau Sutartyje nuomotojas ir nuomininkas kiekvienas atskirai gali būti vadinami šalimi, o abu kartu – šalimis.</w:t>
      </w:r>
    </w:p>
    <w:p w14:paraId="0380B266" w14:textId="77777777" w:rsidR="00295C6D" w:rsidRPr="001518EE" w:rsidRDefault="00295C6D" w:rsidP="00295C6D">
      <w:pPr>
        <w:jc w:val="center"/>
        <w:rPr>
          <w:b/>
        </w:rPr>
      </w:pPr>
      <w:r w:rsidRPr="001518EE">
        <w:rPr>
          <w:b/>
        </w:rPr>
        <w:t>I SKYRIUS</w:t>
      </w:r>
    </w:p>
    <w:p w14:paraId="7B4892E5" w14:textId="77777777" w:rsidR="00295C6D" w:rsidRPr="001518EE" w:rsidRDefault="00295C6D" w:rsidP="00295C6D">
      <w:pPr>
        <w:pStyle w:val="Sraopastraipa"/>
        <w:ind w:left="0"/>
        <w:jc w:val="center"/>
        <w:rPr>
          <w:b/>
        </w:rPr>
      </w:pPr>
      <w:r w:rsidRPr="001518EE">
        <w:rPr>
          <w:b/>
        </w:rPr>
        <w:t>SUTARTIES DALYKAS</w:t>
      </w:r>
    </w:p>
    <w:p w14:paraId="2A3862F7" w14:textId="77777777" w:rsidR="00295C6D" w:rsidRPr="001518EE" w:rsidRDefault="00295C6D" w:rsidP="00295C6D">
      <w:pPr>
        <w:ind w:firstLine="720"/>
        <w:jc w:val="both"/>
      </w:pPr>
      <w:r w:rsidRPr="001518EE">
        <w:t xml:space="preserve"> </w:t>
      </w:r>
    </w:p>
    <w:p w14:paraId="5039564D" w14:textId="77777777" w:rsidR="00295C6D" w:rsidRPr="001518EE" w:rsidRDefault="00295C6D" w:rsidP="00295C6D">
      <w:pPr>
        <w:tabs>
          <w:tab w:val="right" w:leader="underscore" w:pos="9638"/>
        </w:tabs>
        <w:ind w:firstLine="720"/>
        <w:jc w:val="both"/>
      </w:pPr>
      <w:r w:rsidRPr="001518EE">
        <w:t xml:space="preserve">1.1. Nuomotojas įsipareigoja perduoti nuomininkui Savivaldybės materialųjį turtą (toliau - turtas) </w:t>
      </w:r>
    </w:p>
    <w:p w14:paraId="42B0A722" w14:textId="77777777" w:rsidR="00295C6D" w:rsidRPr="001518EE" w:rsidRDefault="00295C6D" w:rsidP="00295C6D">
      <w:pPr>
        <w:tabs>
          <w:tab w:val="right" w:leader="underscore" w:pos="9638"/>
        </w:tabs>
        <w:jc w:val="both"/>
      </w:pPr>
      <w:r w:rsidRPr="001518EE">
        <w:t>___________________________________________________________________________________</w:t>
      </w:r>
    </w:p>
    <w:p w14:paraId="0E08910E" w14:textId="77777777" w:rsidR="00295C6D" w:rsidRPr="001518EE" w:rsidRDefault="00295C6D" w:rsidP="00295C6D">
      <w:pPr>
        <w:jc w:val="center"/>
        <w:rPr>
          <w:strike/>
          <w:sz w:val="16"/>
          <w:szCs w:val="16"/>
        </w:rPr>
      </w:pPr>
      <w:r w:rsidRPr="001518EE">
        <w:rPr>
          <w:sz w:val="16"/>
          <w:szCs w:val="16"/>
        </w:rPr>
        <w:t>(nuomojamo turto pavadinimas ir apibūdinimas: ilgalaikio materialiojo turto – inventorinis numeris, įsigijimo ir likutinės vertės, nekilnojamojo turto ir kito nekilnojamojo daikto – adresas, pavadinimas, unikalus numeris, statinio pažymėjimas plane, bendras statinio plotas, tūris, arba kiti statiniams būdingi geometriniai parametrai, išnuomojamo turto plotas ir indeksai, naudojimo paskirtis, turto įsigijimo kaina ir</w:t>
      </w:r>
      <w:r w:rsidRPr="001518EE">
        <w:rPr>
          <w:b/>
          <w:sz w:val="16"/>
          <w:szCs w:val="16"/>
        </w:rPr>
        <w:t xml:space="preserve"> </w:t>
      </w:r>
      <w:r w:rsidRPr="001518EE">
        <w:rPr>
          <w:sz w:val="16"/>
          <w:szCs w:val="16"/>
        </w:rPr>
        <w:t>likutinė vertė, trumpalaikio materialiojo turto įsigijo vertė ir kt.)</w:t>
      </w:r>
    </w:p>
    <w:p w14:paraId="79B1876C" w14:textId="77777777" w:rsidR="00295C6D" w:rsidRPr="001518EE" w:rsidRDefault="00295C6D" w:rsidP="00295C6D">
      <w:pPr>
        <w:tabs>
          <w:tab w:val="right" w:leader="underscore" w:pos="9638"/>
        </w:tabs>
        <w:spacing w:line="360" w:lineRule="auto"/>
        <w:jc w:val="both"/>
      </w:pPr>
      <w:r w:rsidRPr="001518EE">
        <w:t>naudoti ir laikinai valdyti už nuomos mokestį, o nuomininkas įsipareigoja priimti turtą ir už jį mokėti nuomos mokestį.</w:t>
      </w:r>
    </w:p>
    <w:p w14:paraId="2AA52310" w14:textId="77777777" w:rsidR="00295C6D" w:rsidRPr="001518EE" w:rsidRDefault="00295C6D" w:rsidP="00295C6D">
      <w:pPr>
        <w:tabs>
          <w:tab w:val="right" w:leader="underscore" w:pos="9638"/>
        </w:tabs>
        <w:ind w:firstLine="720"/>
        <w:rPr>
          <w:b/>
          <w:sz w:val="16"/>
          <w:szCs w:val="18"/>
        </w:rPr>
      </w:pPr>
    </w:p>
    <w:p w14:paraId="1C3ED4C9" w14:textId="77777777" w:rsidR="00295C6D" w:rsidRPr="001518EE" w:rsidRDefault="00295C6D" w:rsidP="00295C6D">
      <w:pPr>
        <w:tabs>
          <w:tab w:val="right" w:leader="underscore" w:pos="9638"/>
        </w:tabs>
        <w:ind w:firstLine="720"/>
      </w:pPr>
      <w:r w:rsidRPr="001518EE">
        <w:t>1.2. Turtas skirtas ________________________________________________ veiklai vykdyti.</w:t>
      </w:r>
    </w:p>
    <w:p w14:paraId="3175F0CC" w14:textId="77777777" w:rsidR="00295C6D" w:rsidRPr="001518EE" w:rsidRDefault="00295C6D" w:rsidP="00295C6D">
      <w:pPr>
        <w:tabs>
          <w:tab w:val="right" w:leader="underscore" w:pos="9638"/>
        </w:tabs>
        <w:ind w:firstLine="720"/>
        <w:rPr>
          <w:sz w:val="16"/>
          <w:szCs w:val="16"/>
        </w:rPr>
      </w:pPr>
      <w:r w:rsidRPr="001518EE">
        <w:t xml:space="preserve">                                             </w:t>
      </w:r>
      <w:r w:rsidRPr="001518EE">
        <w:rPr>
          <w:sz w:val="16"/>
          <w:szCs w:val="16"/>
        </w:rPr>
        <w:t>(nurodyti turto naudojimo paskirtį)</w:t>
      </w:r>
    </w:p>
    <w:p w14:paraId="14A38A6B" w14:textId="77777777" w:rsidR="00295C6D" w:rsidRPr="001518EE" w:rsidRDefault="00295C6D" w:rsidP="00295C6D">
      <w:pPr>
        <w:tabs>
          <w:tab w:val="right" w:leader="underscore" w:pos="9638"/>
        </w:tabs>
        <w:ind w:firstLine="720"/>
        <w:jc w:val="center"/>
        <w:rPr>
          <w:b/>
        </w:rPr>
      </w:pPr>
    </w:p>
    <w:p w14:paraId="6101E936" w14:textId="77777777" w:rsidR="00295C6D" w:rsidRPr="001518EE" w:rsidRDefault="00295C6D" w:rsidP="00295C6D">
      <w:pPr>
        <w:tabs>
          <w:tab w:val="right" w:leader="underscore" w:pos="9638"/>
        </w:tabs>
        <w:ind w:firstLine="720"/>
        <w:jc w:val="center"/>
        <w:rPr>
          <w:b/>
        </w:rPr>
      </w:pPr>
      <w:r w:rsidRPr="001518EE">
        <w:rPr>
          <w:b/>
        </w:rPr>
        <w:t>II SKYRIUS</w:t>
      </w:r>
    </w:p>
    <w:p w14:paraId="215C9B41" w14:textId="77777777" w:rsidR="00295C6D" w:rsidRPr="001518EE" w:rsidRDefault="00295C6D" w:rsidP="00295C6D">
      <w:pPr>
        <w:tabs>
          <w:tab w:val="right" w:leader="underscore" w:pos="9638"/>
        </w:tabs>
        <w:ind w:firstLine="720"/>
        <w:jc w:val="center"/>
        <w:rPr>
          <w:b/>
        </w:rPr>
      </w:pPr>
      <w:r w:rsidRPr="001518EE">
        <w:rPr>
          <w:b/>
        </w:rPr>
        <w:t>NUOMOS TERMINAS</w:t>
      </w:r>
    </w:p>
    <w:p w14:paraId="78BCCFE5" w14:textId="77777777" w:rsidR="00295C6D" w:rsidRPr="001518EE" w:rsidRDefault="00295C6D" w:rsidP="00295C6D">
      <w:pPr>
        <w:tabs>
          <w:tab w:val="right" w:leader="underscore" w:pos="9638"/>
        </w:tabs>
        <w:ind w:firstLine="720"/>
        <w:jc w:val="center"/>
        <w:rPr>
          <w:b/>
        </w:rPr>
      </w:pPr>
    </w:p>
    <w:p w14:paraId="7E8088BC" w14:textId="6F07F4D7" w:rsidR="00295C6D" w:rsidRPr="001518EE" w:rsidRDefault="00295C6D" w:rsidP="0028658C">
      <w:pPr>
        <w:tabs>
          <w:tab w:val="right" w:leader="underscore" w:pos="9638"/>
        </w:tabs>
        <w:spacing w:line="360" w:lineRule="auto"/>
        <w:ind w:firstLine="851"/>
        <w:jc w:val="both"/>
      </w:pPr>
      <w:r w:rsidRPr="001518EE">
        <w:t>2.1.Turto nuomos terminas nustatomas ________________ nuo turto perdavimo-priėmimo akto</w:t>
      </w:r>
    </w:p>
    <w:p w14:paraId="240AA0F0" w14:textId="136AEC5C" w:rsidR="00295C6D" w:rsidRPr="001518EE" w:rsidRDefault="00295C6D" w:rsidP="00295C6D">
      <w:pPr>
        <w:tabs>
          <w:tab w:val="right" w:leader="underscore" w:pos="9638"/>
        </w:tabs>
        <w:spacing w:line="360" w:lineRule="auto"/>
        <w:jc w:val="both"/>
        <w:rPr>
          <w:sz w:val="16"/>
          <w:szCs w:val="16"/>
        </w:rPr>
      </w:pPr>
      <w:r w:rsidRPr="001518EE">
        <w:rPr>
          <w:sz w:val="16"/>
          <w:szCs w:val="16"/>
        </w:rPr>
        <w:t xml:space="preserve">                                                                           </w:t>
      </w:r>
      <w:r w:rsidR="0028658C" w:rsidRPr="001518EE">
        <w:rPr>
          <w:sz w:val="16"/>
          <w:szCs w:val="16"/>
        </w:rPr>
        <w:t xml:space="preserve">             </w:t>
      </w:r>
      <w:r w:rsidRPr="001518EE">
        <w:rPr>
          <w:sz w:val="16"/>
          <w:szCs w:val="16"/>
        </w:rPr>
        <w:t xml:space="preserve">                              (skaičiais ir žodžiais) </w:t>
      </w:r>
    </w:p>
    <w:p w14:paraId="46CCEEC7" w14:textId="77777777" w:rsidR="00295C6D" w:rsidRPr="001518EE" w:rsidRDefault="00295C6D" w:rsidP="00295C6D">
      <w:pPr>
        <w:tabs>
          <w:tab w:val="right" w:leader="underscore" w:pos="9638"/>
        </w:tabs>
        <w:spacing w:line="360" w:lineRule="auto"/>
        <w:jc w:val="both"/>
        <w:rPr>
          <w:sz w:val="16"/>
          <w:szCs w:val="16"/>
        </w:rPr>
      </w:pPr>
      <w:r w:rsidRPr="001518EE">
        <w:t>pasirašymo dienos.</w:t>
      </w:r>
    </w:p>
    <w:p w14:paraId="3EF12F18" w14:textId="77777777" w:rsidR="00295C6D" w:rsidRPr="001518EE" w:rsidRDefault="00295C6D" w:rsidP="00295C6D">
      <w:pPr>
        <w:tabs>
          <w:tab w:val="right" w:leader="underscore" w:pos="9638"/>
        </w:tabs>
        <w:spacing w:line="360" w:lineRule="auto"/>
        <w:ind w:firstLine="720"/>
        <w:jc w:val="both"/>
      </w:pPr>
      <w:r w:rsidRPr="001518EE">
        <w:t xml:space="preserve">            </w:t>
      </w:r>
    </w:p>
    <w:p w14:paraId="45A88DA6" w14:textId="77777777" w:rsidR="00295C6D" w:rsidRPr="001518EE" w:rsidRDefault="00295C6D" w:rsidP="00295C6D">
      <w:pPr>
        <w:tabs>
          <w:tab w:val="right" w:leader="underscore" w:pos="9638"/>
        </w:tabs>
        <w:spacing w:line="360" w:lineRule="auto"/>
        <w:ind w:firstLine="720"/>
        <w:jc w:val="center"/>
        <w:rPr>
          <w:b/>
        </w:rPr>
      </w:pPr>
      <w:r w:rsidRPr="001518EE">
        <w:rPr>
          <w:b/>
        </w:rPr>
        <w:t>III SKYRIUS</w:t>
      </w:r>
    </w:p>
    <w:p w14:paraId="6E4F02A7" w14:textId="77777777" w:rsidR="00295C6D" w:rsidRPr="001518EE" w:rsidRDefault="00295C6D" w:rsidP="00295C6D">
      <w:pPr>
        <w:tabs>
          <w:tab w:val="right" w:leader="underscore" w:pos="9638"/>
        </w:tabs>
        <w:ind w:firstLine="720"/>
        <w:jc w:val="center"/>
        <w:rPr>
          <w:b/>
        </w:rPr>
      </w:pPr>
      <w:r w:rsidRPr="001518EE">
        <w:rPr>
          <w:b/>
        </w:rPr>
        <w:t>NUOMOS MOKESTIS</w:t>
      </w:r>
    </w:p>
    <w:p w14:paraId="6825A957" w14:textId="77777777" w:rsidR="00295C6D" w:rsidRPr="001518EE" w:rsidRDefault="00295C6D" w:rsidP="00295C6D">
      <w:pPr>
        <w:tabs>
          <w:tab w:val="right" w:leader="underscore" w:pos="9638"/>
        </w:tabs>
        <w:ind w:firstLine="720"/>
        <w:jc w:val="center"/>
        <w:rPr>
          <w:b/>
        </w:rPr>
      </w:pPr>
    </w:p>
    <w:p w14:paraId="07DE655F" w14:textId="77777777" w:rsidR="00295C6D" w:rsidRPr="001518EE" w:rsidRDefault="00295C6D" w:rsidP="00295C6D">
      <w:pPr>
        <w:tabs>
          <w:tab w:val="right" w:leader="underscore" w:pos="9638"/>
        </w:tabs>
        <w:ind w:firstLine="720"/>
        <w:jc w:val="both"/>
      </w:pPr>
      <w:r w:rsidRPr="001518EE">
        <w:t xml:space="preserve">3.1.Nuomininkas už turto nuomą įsipareigoja mokėti nuomotojui nuompinigius – </w:t>
      </w:r>
      <w:r w:rsidRPr="001518EE">
        <w:tab/>
      </w:r>
    </w:p>
    <w:p w14:paraId="79E39D2A" w14:textId="77777777" w:rsidR="00295C6D" w:rsidRPr="001518EE" w:rsidRDefault="00295C6D" w:rsidP="00295C6D">
      <w:pPr>
        <w:tabs>
          <w:tab w:val="center" w:pos="7680"/>
        </w:tabs>
        <w:ind w:firstLine="720"/>
        <w:jc w:val="both"/>
        <w:rPr>
          <w:sz w:val="16"/>
          <w:szCs w:val="16"/>
        </w:rPr>
      </w:pPr>
      <w:r w:rsidRPr="001518EE">
        <w:rPr>
          <w:szCs w:val="18"/>
        </w:rPr>
        <w:t xml:space="preserve">                 (</w:t>
      </w:r>
      <w:r w:rsidRPr="001518EE">
        <w:rPr>
          <w:sz w:val="16"/>
          <w:szCs w:val="16"/>
        </w:rPr>
        <w:t>įrašyti sumą skaičiais ir žodžiais, nurodant atskirai bendrą viso objekto nuomos kainą ir vieno kv. metro / kubo kainą)</w:t>
      </w:r>
    </w:p>
    <w:p w14:paraId="2C11422E" w14:textId="77777777" w:rsidR="00295C6D" w:rsidRPr="001518EE" w:rsidRDefault="00295C6D" w:rsidP="00295C6D">
      <w:pPr>
        <w:ind w:firstLine="720"/>
        <w:jc w:val="both"/>
        <w:rPr>
          <w:szCs w:val="18"/>
        </w:rPr>
      </w:pPr>
    </w:p>
    <w:p w14:paraId="2D24A42C" w14:textId="77777777" w:rsidR="00295C6D" w:rsidRPr="001518EE" w:rsidRDefault="00295C6D" w:rsidP="00295C6D">
      <w:pPr>
        <w:tabs>
          <w:tab w:val="right" w:leader="underscore" w:pos="9638"/>
        </w:tabs>
        <w:spacing w:line="360" w:lineRule="auto"/>
        <w:jc w:val="both"/>
        <w:rPr>
          <w:szCs w:val="20"/>
        </w:rPr>
      </w:pPr>
      <w:r w:rsidRPr="001518EE">
        <w:rPr>
          <w:szCs w:val="20"/>
        </w:rPr>
        <w:tab/>
        <w:t xml:space="preserve"> </w:t>
      </w:r>
      <w:r w:rsidRPr="001518EE">
        <w:t>Eur</w:t>
      </w:r>
      <w:r w:rsidRPr="001518EE">
        <w:rPr>
          <w:szCs w:val="20"/>
        </w:rPr>
        <w:t xml:space="preserve"> </w:t>
      </w:r>
      <w:r w:rsidRPr="001518EE">
        <w:t xml:space="preserve">per </w:t>
      </w:r>
      <w:r w:rsidRPr="001518EE">
        <w:rPr>
          <w:u w:val="single"/>
        </w:rPr>
        <w:t>mėnesį</w:t>
      </w:r>
      <w:r w:rsidRPr="001518EE">
        <w:t xml:space="preserve">. Tuo atveju, kai nuomininkas </w:t>
      </w:r>
    </w:p>
    <w:p w14:paraId="71BAEE12" w14:textId="77777777" w:rsidR="00295C6D" w:rsidRPr="001518EE" w:rsidRDefault="00295C6D" w:rsidP="00295C6D">
      <w:pPr>
        <w:spacing w:line="360" w:lineRule="auto"/>
        <w:jc w:val="both"/>
      </w:pPr>
      <w:r w:rsidRPr="001518EE">
        <w:t xml:space="preserve">yra PVM mokėtojas, – su PVM </w:t>
      </w:r>
      <w:r w:rsidRPr="001518EE">
        <w:rPr>
          <w:sz w:val="20"/>
          <w:szCs w:val="20"/>
        </w:rPr>
        <w:t>(</w:t>
      </w:r>
      <w:r w:rsidRPr="001518EE">
        <w:rPr>
          <w:sz w:val="16"/>
          <w:szCs w:val="16"/>
        </w:rPr>
        <w:t>jeigu jis turi būti skaičiuojamas</w:t>
      </w:r>
      <w:r w:rsidRPr="001518EE">
        <w:rPr>
          <w:sz w:val="20"/>
          <w:szCs w:val="20"/>
        </w:rPr>
        <w:t>)</w:t>
      </w:r>
      <w:r w:rsidRPr="001518EE">
        <w:t xml:space="preserve"> ___________________ Eur per </w:t>
      </w:r>
      <w:r w:rsidRPr="001518EE">
        <w:rPr>
          <w:u w:val="single"/>
        </w:rPr>
        <w:t>mėnesį</w:t>
      </w:r>
      <w:r w:rsidRPr="001518EE">
        <w:t>.</w:t>
      </w:r>
    </w:p>
    <w:p w14:paraId="2B4C0A52" w14:textId="77777777" w:rsidR="00295C6D" w:rsidRPr="001518EE" w:rsidRDefault="00295C6D" w:rsidP="00295C6D">
      <w:pPr>
        <w:tabs>
          <w:tab w:val="right" w:leader="underscore" w:pos="9638"/>
        </w:tabs>
        <w:ind w:firstLine="720"/>
        <w:rPr>
          <w:sz w:val="16"/>
          <w:szCs w:val="16"/>
        </w:rPr>
      </w:pPr>
      <w:r w:rsidRPr="001518EE">
        <w:rPr>
          <w:sz w:val="16"/>
          <w:szCs w:val="16"/>
        </w:rPr>
        <w:t xml:space="preserve">                                                                                                                     (įrašyti sumą skaičiais ir žodžiais)</w:t>
      </w:r>
    </w:p>
    <w:p w14:paraId="46CDC051" w14:textId="77777777" w:rsidR="00295C6D" w:rsidRPr="001518EE" w:rsidRDefault="00295C6D" w:rsidP="00295C6D">
      <w:pPr>
        <w:tabs>
          <w:tab w:val="right" w:leader="underscore" w:pos="9638"/>
        </w:tabs>
        <w:spacing w:line="360" w:lineRule="auto"/>
        <w:ind w:firstLine="720"/>
        <w:jc w:val="both"/>
        <w:rPr>
          <w:szCs w:val="18"/>
        </w:rPr>
      </w:pPr>
      <w:r w:rsidRPr="001518EE">
        <w:rPr>
          <w:szCs w:val="18"/>
        </w:rPr>
        <w:t>3.2. Nuomininkas be nuompinigių, kas mėnesį apmoka sąskaitas už šaltą ir karštą vandenį, elektros energiją, dujas, šilumos energiją ir kitas komunalines paslaugas (šiukšlių išvežimą, liftą, bendro naudojimo patalpų ir teritorijos valymą ir kitas paslaugas) (išbraukti netinkamą):</w:t>
      </w:r>
    </w:p>
    <w:p w14:paraId="5E57AEE1" w14:textId="77777777" w:rsidR="00295C6D" w:rsidRPr="001518EE" w:rsidRDefault="00295C6D" w:rsidP="00295C6D">
      <w:pPr>
        <w:spacing w:line="360" w:lineRule="auto"/>
        <w:ind w:firstLine="720"/>
        <w:jc w:val="both"/>
      </w:pPr>
      <w:r w:rsidRPr="001518EE">
        <w:t xml:space="preserve">3.3. Nuomininkas moka nuompinigius kas </w:t>
      </w:r>
      <w:r w:rsidRPr="001518EE">
        <w:rPr>
          <w:u w:val="single"/>
        </w:rPr>
        <w:t>mėnesį</w:t>
      </w:r>
      <w:r w:rsidRPr="001518EE">
        <w:t xml:space="preserve">, prieš prasidedant mėnesiui, bet ne vėliau kaip iki </w:t>
      </w:r>
      <w:r w:rsidRPr="001518EE">
        <w:rPr>
          <w:u w:val="single"/>
        </w:rPr>
        <w:t>einamojo mėnesio 10 (dešimtos</w:t>
      </w:r>
      <w:r w:rsidRPr="001518EE">
        <w:rPr>
          <w:b/>
          <w:u w:val="single"/>
        </w:rPr>
        <w:t>)</w:t>
      </w:r>
      <w:r w:rsidRPr="001518EE">
        <w:rPr>
          <w:u w:val="single"/>
        </w:rPr>
        <w:t xml:space="preserve"> dienos </w:t>
      </w:r>
      <w:r w:rsidRPr="001518EE">
        <w:rPr>
          <w:b/>
        </w:rPr>
        <w:t>(</w:t>
      </w:r>
      <w:r w:rsidRPr="001518EE">
        <w:t>jeigu tai ne darbo diena, – iki kitos po jos einančios darbo dienos) pagal nuomotojo pateiktą sąskaitą.</w:t>
      </w:r>
    </w:p>
    <w:p w14:paraId="64DCC434" w14:textId="77777777" w:rsidR="00295C6D" w:rsidRPr="001518EE" w:rsidRDefault="00295C6D" w:rsidP="00295C6D">
      <w:pPr>
        <w:spacing w:line="360" w:lineRule="auto"/>
        <w:ind w:firstLine="720"/>
        <w:jc w:val="both"/>
      </w:pPr>
      <w:r w:rsidRPr="001518EE">
        <w:t>3.4. Nuomininkas nuomotojo ir (arba) paslaugų teikėjų pateiktas sąskaitas už Sutarties 3.2 papunktyje nurodytas paslaugas sumoka per 5 (penkias) darbo dienas nuo sąskaitų gavimo arba pagal atskirą susitarimą.</w:t>
      </w:r>
    </w:p>
    <w:p w14:paraId="045FF043" w14:textId="77777777" w:rsidR="00295C6D" w:rsidRPr="001518EE" w:rsidRDefault="00295C6D" w:rsidP="00295C6D">
      <w:pPr>
        <w:spacing w:line="360" w:lineRule="auto"/>
        <w:ind w:firstLine="720"/>
        <w:jc w:val="both"/>
      </w:pPr>
      <w:r w:rsidRPr="001518EE">
        <w:t>3.5. Nuompinigiai ir mokėjimai už Sutarties 3.2 papunktyje nurodytas paslaugas pradedami skaičiuoti nuo turto perdavimo-priėmimo akto pasirašymo dienos.</w:t>
      </w:r>
    </w:p>
    <w:p w14:paraId="6F90E6FF" w14:textId="77777777" w:rsidR="00295C6D" w:rsidRPr="001518EE" w:rsidRDefault="00295C6D" w:rsidP="00295C6D">
      <w:pPr>
        <w:ind w:firstLine="720"/>
        <w:jc w:val="both"/>
      </w:pPr>
    </w:p>
    <w:p w14:paraId="24FAA85E" w14:textId="77777777" w:rsidR="00295C6D" w:rsidRPr="001518EE" w:rsidRDefault="00295C6D" w:rsidP="00295C6D">
      <w:pPr>
        <w:ind w:firstLine="720"/>
        <w:jc w:val="center"/>
        <w:rPr>
          <w:b/>
        </w:rPr>
      </w:pPr>
      <w:r w:rsidRPr="001518EE">
        <w:rPr>
          <w:b/>
        </w:rPr>
        <w:t>IV SKYRIUS</w:t>
      </w:r>
    </w:p>
    <w:p w14:paraId="3F19EEFF" w14:textId="77777777" w:rsidR="00295C6D" w:rsidRPr="001518EE" w:rsidRDefault="00295C6D" w:rsidP="00295C6D">
      <w:pPr>
        <w:jc w:val="center"/>
        <w:rPr>
          <w:b/>
        </w:rPr>
      </w:pPr>
      <w:r w:rsidRPr="001518EE">
        <w:rPr>
          <w:b/>
        </w:rPr>
        <w:t>ŠALIŲ TEISĖS IR PAREIGOS</w:t>
      </w:r>
    </w:p>
    <w:p w14:paraId="60F28619" w14:textId="07FA2F03" w:rsidR="00295C6D" w:rsidRPr="001518EE" w:rsidRDefault="00295C6D" w:rsidP="00295C6D">
      <w:pPr>
        <w:ind w:firstLine="720"/>
        <w:jc w:val="both"/>
      </w:pPr>
    </w:p>
    <w:p w14:paraId="530F68A3" w14:textId="77777777" w:rsidR="00295C6D" w:rsidRPr="001518EE" w:rsidRDefault="00295C6D" w:rsidP="00295C6D">
      <w:pPr>
        <w:spacing w:line="360" w:lineRule="auto"/>
        <w:ind w:firstLine="720"/>
        <w:jc w:val="both"/>
      </w:pPr>
      <w:r w:rsidRPr="001518EE">
        <w:t xml:space="preserve">4.1. Nuomotojas įsipareigoja: </w:t>
      </w:r>
    </w:p>
    <w:p w14:paraId="112E2336" w14:textId="77777777" w:rsidR="00295C6D" w:rsidRPr="001518EE" w:rsidRDefault="00295C6D" w:rsidP="00295C6D">
      <w:pPr>
        <w:spacing w:line="360" w:lineRule="auto"/>
        <w:ind w:firstLine="720"/>
        <w:jc w:val="both"/>
      </w:pPr>
      <w:r w:rsidRPr="001518EE">
        <w:t xml:space="preserve">4.1.1 per 3 </w:t>
      </w:r>
      <w:r w:rsidRPr="001518EE">
        <w:rPr>
          <w:b/>
        </w:rPr>
        <w:t>(</w:t>
      </w:r>
      <w:r w:rsidRPr="001518EE">
        <w:t>tris) darbo dienas nuo Sutarties pasirašymo perduoti nuomininkui Sutarties</w:t>
      </w:r>
      <w:r w:rsidRPr="001518EE">
        <w:rPr>
          <w:b/>
        </w:rPr>
        <w:t xml:space="preserve"> </w:t>
      </w:r>
      <w:r w:rsidRPr="001518EE">
        <w:t>1.1 papunktyje nurodytą</w:t>
      </w:r>
      <w:r w:rsidRPr="001518EE">
        <w:rPr>
          <w:b/>
        </w:rPr>
        <w:t xml:space="preserve"> </w:t>
      </w:r>
      <w:r w:rsidRPr="001518EE">
        <w:t xml:space="preserve">turtą pagal perdavimo-priėmimo aktą, kuris yra šios Sutarties priedas; </w:t>
      </w:r>
    </w:p>
    <w:p w14:paraId="32099AF8" w14:textId="77777777" w:rsidR="00295C6D" w:rsidRPr="001518EE" w:rsidRDefault="00295C6D" w:rsidP="00295C6D">
      <w:pPr>
        <w:spacing w:line="360" w:lineRule="auto"/>
        <w:ind w:firstLine="720"/>
        <w:jc w:val="both"/>
      </w:pPr>
      <w:r w:rsidRPr="001518EE">
        <w:lastRenderedPageBreak/>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358AF975" w14:textId="77777777" w:rsidR="00295C6D" w:rsidRPr="001518EE" w:rsidRDefault="00295C6D" w:rsidP="00295C6D">
      <w:pPr>
        <w:spacing w:line="360" w:lineRule="auto"/>
        <w:ind w:firstLine="720"/>
        <w:jc w:val="both"/>
      </w:pPr>
      <w:r w:rsidRPr="001518EE">
        <w:t>4.1.3. informuoti nuomininką apie išorinių inžinerinių tinklų ir komunikacijų remonto darbus, kurie trukdytų nuomininko veiklai, per 3 (tris) darbo dienas nuo tokių aplinkybių sužinojimo; nuomotojas neatsako už šildymo, vandentiekio ir elektros tinklų sutrikimus, jeigu šie sutrikimai įvyksta ne dėl nuomotojo kaltės;</w:t>
      </w:r>
    </w:p>
    <w:p w14:paraId="2F90BD6B" w14:textId="77777777" w:rsidR="00295C6D" w:rsidRPr="001518EE" w:rsidRDefault="00295C6D" w:rsidP="00295C6D">
      <w:pPr>
        <w:spacing w:line="360" w:lineRule="auto"/>
        <w:ind w:firstLine="720"/>
        <w:jc w:val="both"/>
      </w:pPr>
      <w:r w:rsidRPr="001518EE">
        <w:t>4.1.4. pasibaigus Sutarties galiojimo terminui arba Sutartį nutraukus prieš terminą, priimti iš nuomininko turtą.</w:t>
      </w:r>
    </w:p>
    <w:p w14:paraId="5EBF8963" w14:textId="77777777" w:rsidR="00295C6D" w:rsidRPr="001518EE" w:rsidRDefault="00295C6D" w:rsidP="00295C6D">
      <w:pPr>
        <w:spacing w:line="360" w:lineRule="auto"/>
        <w:ind w:firstLine="720"/>
        <w:jc w:val="both"/>
        <w:rPr>
          <w:strike/>
        </w:rPr>
      </w:pPr>
      <w:r w:rsidRPr="001518EE">
        <w:t xml:space="preserve">4.2. Nuomotojas turi teisę Sutarties galiojo laikotarpiu tikrinti išnuomotą turtą, taip pat turi kitų teisių ir pareigų, nustatytų Sutartyje ir teisės aktuose. </w:t>
      </w:r>
    </w:p>
    <w:p w14:paraId="75067ACC" w14:textId="77777777" w:rsidR="00295C6D" w:rsidRPr="001518EE" w:rsidRDefault="00295C6D" w:rsidP="00295C6D">
      <w:pPr>
        <w:spacing w:line="360" w:lineRule="auto"/>
        <w:ind w:firstLine="720"/>
        <w:jc w:val="both"/>
      </w:pPr>
      <w:r w:rsidRPr="001518EE">
        <w:t xml:space="preserve">4.3. Nuomininkas įsipareigoja: </w:t>
      </w:r>
    </w:p>
    <w:p w14:paraId="14A1CA2A" w14:textId="77777777" w:rsidR="00295C6D" w:rsidRPr="001518EE" w:rsidRDefault="00295C6D" w:rsidP="00295C6D">
      <w:pPr>
        <w:spacing w:line="360" w:lineRule="auto"/>
        <w:ind w:firstLine="720"/>
        <w:jc w:val="both"/>
      </w:pPr>
      <w:r w:rsidRPr="001518EE">
        <w:t>4.3.1. per 10 (dešimt) darbo dienų nuo turto perdavimo-priėmimo akto pasirašymo įregistruoti nuomos sutartį Nekilnojamojo turto registre, pasibaigus Sutarties terminui, išregistruoti Sutartį iš nekilnojamojo turto registro;</w:t>
      </w:r>
    </w:p>
    <w:p w14:paraId="1DD57005" w14:textId="77777777" w:rsidR="00295C6D" w:rsidRPr="001518EE" w:rsidRDefault="00295C6D" w:rsidP="00295C6D">
      <w:pPr>
        <w:spacing w:line="360" w:lineRule="auto"/>
        <w:ind w:firstLine="720"/>
        <w:jc w:val="both"/>
      </w:pPr>
      <w:r w:rsidRPr="001518EE">
        <w:t xml:space="preserve">4.3.2. per 3 (tris) darbo dienas nuo Sutarties pasirašymo priimti Sutarties 1.1 papunktyje nurodytą turtą pagal turto perdavimo-priėmimo aktą; </w:t>
      </w:r>
    </w:p>
    <w:p w14:paraId="20374397" w14:textId="77777777" w:rsidR="00295C6D" w:rsidRPr="001518EE" w:rsidRDefault="00295C6D" w:rsidP="00295C6D">
      <w:pPr>
        <w:spacing w:line="360" w:lineRule="auto"/>
        <w:ind w:firstLine="720"/>
        <w:jc w:val="both"/>
      </w:pPr>
      <w:r w:rsidRPr="001518EE">
        <w:t>4.3.3. laiku sumokėti Sutartyje nustatytą nuomos mokestį ir kitus pagal Sutartį priklausančias įmokas ir mokesčius;</w:t>
      </w:r>
    </w:p>
    <w:p w14:paraId="0328AE2F" w14:textId="77777777" w:rsidR="00295C6D" w:rsidRPr="001518EE" w:rsidRDefault="00295C6D" w:rsidP="00295C6D">
      <w:pPr>
        <w:spacing w:line="360" w:lineRule="auto"/>
        <w:ind w:firstLine="720"/>
        <w:jc w:val="both"/>
      </w:pPr>
      <w:r w:rsidRPr="001518EE">
        <w:t>4.3.4. naudoti turtą pagal paskirtį, nurodytą Sutarties 1.2 papunktyje, vadovautis nustatytais</w:t>
      </w:r>
      <w:r w:rsidRPr="001518EE">
        <w:rPr>
          <w:b/>
        </w:rPr>
        <w:t xml:space="preserve"> </w:t>
      </w:r>
      <w:r w:rsidRPr="001518EE">
        <w:t>šios</w:t>
      </w:r>
      <w:r w:rsidRPr="001518EE">
        <w:rPr>
          <w:b/>
        </w:rPr>
        <w:t xml:space="preserve"> </w:t>
      </w:r>
      <w:r w:rsidRPr="001518EE">
        <w:t>paskirties turto priežiūros, priešgaisrinės saugos ir sanitariniais reikalavimais, užtikrinti jo gerą būklę</w:t>
      </w:r>
      <w:r w:rsidRPr="001518EE">
        <w:rPr>
          <w:b/>
        </w:rPr>
        <w:t xml:space="preserve"> </w:t>
      </w:r>
      <w:r w:rsidRPr="001518EE">
        <w:t xml:space="preserve">(atsižvelgdamas į normalų nusidėvėjimą), saugoti turtą nuo sugadinimo, dingimo; </w:t>
      </w:r>
    </w:p>
    <w:p w14:paraId="4AAEE8A3" w14:textId="77777777" w:rsidR="00295C6D" w:rsidRPr="001518EE" w:rsidRDefault="00295C6D" w:rsidP="00295C6D">
      <w:pPr>
        <w:spacing w:line="360" w:lineRule="auto"/>
        <w:ind w:firstLine="720"/>
        <w:jc w:val="both"/>
      </w:pPr>
      <w:r w:rsidRPr="001518EE">
        <w:t>4.3.5. sudaryti nuomotojui sąlygas tikrinti nuomojamo turto būklę.</w:t>
      </w:r>
    </w:p>
    <w:p w14:paraId="331F8B76" w14:textId="77777777" w:rsidR="00295C6D" w:rsidRPr="001518EE" w:rsidRDefault="00295C6D" w:rsidP="00295C6D">
      <w:pPr>
        <w:spacing w:line="360" w:lineRule="auto"/>
        <w:ind w:firstLine="720"/>
        <w:jc w:val="both"/>
        <w:rPr>
          <w:b/>
        </w:rPr>
      </w:pPr>
      <w:r w:rsidRPr="001518EE">
        <w:t>4.3.6. pasibaigus Sutarties galiojo terminui arba Sutartį nutraukus prieš terminą, perduoti turtą per 7 (septynias) darbo dienas pagal turto perdavimo-priėmimo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r w:rsidRPr="001518EE">
        <w:rPr>
          <w:b/>
        </w:rPr>
        <w:t xml:space="preserve"> </w:t>
      </w:r>
    </w:p>
    <w:p w14:paraId="5C35FAF8" w14:textId="77777777" w:rsidR="00295C6D" w:rsidRPr="001518EE" w:rsidRDefault="00295C6D" w:rsidP="00295C6D">
      <w:pPr>
        <w:spacing w:line="360" w:lineRule="auto"/>
        <w:ind w:firstLine="720"/>
        <w:jc w:val="both"/>
      </w:pPr>
      <w:r w:rsidRPr="001518EE">
        <w:t>4.4. Nuomininkas turi ir kitų teisių ir pareigų, numatytų Sutartyje ir teisės aktuose.</w:t>
      </w:r>
    </w:p>
    <w:p w14:paraId="1DE9D26A" w14:textId="2AA146C6" w:rsidR="00295C6D" w:rsidRPr="001518EE" w:rsidRDefault="00295C6D" w:rsidP="00295C6D">
      <w:pPr>
        <w:spacing w:line="360" w:lineRule="auto"/>
        <w:ind w:firstLine="720"/>
        <w:jc w:val="both"/>
      </w:pPr>
      <w:r w:rsidRPr="001518EE">
        <w:t>4.5. Nuomininkas neturi teisės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p>
    <w:p w14:paraId="2E39E993" w14:textId="77777777" w:rsidR="00295C6D" w:rsidRPr="001518EE" w:rsidRDefault="00295C6D" w:rsidP="00295C6D">
      <w:pPr>
        <w:spacing w:line="360" w:lineRule="auto"/>
        <w:ind w:firstLine="720"/>
        <w:jc w:val="both"/>
      </w:pPr>
      <w:r w:rsidRPr="001518EE">
        <w:lastRenderedPageBreak/>
        <w:t>4.6. Sutartis nesuteikia nuomininkui teisės nuomojamo turto adresu registruoti savo ar savo filialų, atstovybių ar patronuojančių įmonių, taip pat klientų ar kitų susijusių asmenų buveinių.</w:t>
      </w:r>
    </w:p>
    <w:p w14:paraId="7EC287A9" w14:textId="0824E802" w:rsidR="00295C6D" w:rsidRPr="001518EE" w:rsidRDefault="00295C6D" w:rsidP="00295C6D">
      <w:pPr>
        <w:spacing w:line="360" w:lineRule="auto"/>
        <w:ind w:firstLine="720"/>
        <w:jc w:val="both"/>
      </w:pPr>
      <w:r w:rsidRPr="001518EE">
        <w:t xml:space="preserve">4.7. Nuomininkui draudžiama be rašytinio </w:t>
      </w:r>
      <w:r w:rsidR="004000EE" w:rsidRPr="001518EE">
        <w:t xml:space="preserve">Savivaldybės tarybos </w:t>
      </w:r>
      <w:r w:rsidRPr="001518EE">
        <w:t xml:space="preserve">sutikimo atlikti statinio kapitalinio remonto, rekonstravimo ar pagerinimo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 </w:t>
      </w:r>
    </w:p>
    <w:p w14:paraId="4C5428E0" w14:textId="4075846C" w:rsidR="004000EE" w:rsidRPr="001518EE" w:rsidRDefault="004000EE" w:rsidP="004000EE">
      <w:pPr>
        <w:pStyle w:val="Pagrindinistekstas"/>
        <w:spacing w:line="360" w:lineRule="auto"/>
        <w:ind w:firstLine="851"/>
      </w:pPr>
      <w:r w:rsidRPr="001518EE">
        <w:t>4.8. Nuomininkui leidžiama subnuomoti turtą tik Savivaldybės tarybos sprendimu tomis pačiomis sąlygomis ir tik tais atvejais, kai:</w:t>
      </w:r>
    </w:p>
    <w:p w14:paraId="53B0EF8B" w14:textId="0D0C20A2" w:rsidR="004000EE" w:rsidRPr="001518EE" w:rsidRDefault="004000EE" w:rsidP="004000EE">
      <w:pPr>
        <w:pStyle w:val="Pagrindinistekstas"/>
        <w:spacing w:line="360" w:lineRule="auto"/>
        <w:ind w:firstLine="851"/>
      </w:pPr>
      <w:r w:rsidRPr="001518EE">
        <w:t>4.8.1. subnuomojama tik dalis išnuomoto turto ir nuomininkas pats faktiškai naudoja likusią turto dalį;</w:t>
      </w:r>
    </w:p>
    <w:p w14:paraId="45E27CFD" w14:textId="6D884FDE" w:rsidR="004000EE" w:rsidRPr="001518EE" w:rsidRDefault="004000EE" w:rsidP="004000EE">
      <w:pPr>
        <w:pStyle w:val="Pagrindinistekstas"/>
        <w:spacing w:line="360" w:lineRule="auto"/>
        <w:ind w:firstLine="851"/>
      </w:pPr>
      <w:r w:rsidRPr="001518EE">
        <w:t>4.8.2. subnuomininko vykdoma veikla yra tiesiogiai susijusi su nuomininko vykdoma veikla arba papildo ją ir neprieštarauja turto paskirčiai.</w:t>
      </w:r>
    </w:p>
    <w:p w14:paraId="1C1A3830" w14:textId="1CE1D96B" w:rsidR="004000EE" w:rsidRPr="001518EE" w:rsidRDefault="004000EE" w:rsidP="00295C6D">
      <w:pPr>
        <w:spacing w:line="360" w:lineRule="auto"/>
        <w:ind w:firstLine="720"/>
        <w:jc w:val="both"/>
      </w:pPr>
    </w:p>
    <w:p w14:paraId="07DB67BE" w14:textId="77777777" w:rsidR="00295C6D" w:rsidRPr="001518EE" w:rsidRDefault="00295C6D" w:rsidP="00295C6D">
      <w:pPr>
        <w:spacing w:line="360" w:lineRule="auto"/>
        <w:ind w:firstLine="720"/>
        <w:jc w:val="center"/>
        <w:rPr>
          <w:b/>
        </w:rPr>
      </w:pPr>
      <w:r w:rsidRPr="001518EE">
        <w:rPr>
          <w:b/>
        </w:rPr>
        <w:t>V SKYRIUS</w:t>
      </w:r>
    </w:p>
    <w:p w14:paraId="0727958E" w14:textId="77777777" w:rsidR="00295C6D" w:rsidRPr="001518EE" w:rsidRDefault="00295C6D" w:rsidP="00295C6D">
      <w:pPr>
        <w:spacing w:line="360" w:lineRule="auto"/>
        <w:ind w:firstLine="720"/>
        <w:jc w:val="center"/>
        <w:rPr>
          <w:b/>
        </w:rPr>
      </w:pPr>
      <w:r w:rsidRPr="001518EE">
        <w:rPr>
          <w:b/>
        </w:rPr>
        <w:t>ŠALIŲ ATSAKOMYBĖ</w:t>
      </w:r>
    </w:p>
    <w:p w14:paraId="14A11E8A" w14:textId="23EA324D" w:rsidR="00295C6D" w:rsidRPr="001518EE" w:rsidRDefault="00295C6D" w:rsidP="00295C6D">
      <w:pPr>
        <w:ind w:firstLine="720"/>
        <w:jc w:val="both"/>
      </w:pPr>
    </w:p>
    <w:p w14:paraId="041D3F38" w14:textId="77777777" w:rsidR="00295C6D" w:rsidRPr="001518EE" w:rsidRDefault="00295C6D" w:rsidP="00295C6D">
      <w:pPr>
        <w:spacing w:line="360" w:lineRule="auto"/>
        <w:ind w:firstLine="720"/>
        <w:jc w:val="both"/>
      </w:pPr>
      <w:r w:rsidRPr="001518EE">
        <w:t>5.1. Nuomininkas, per Sutartyje nustatytus terminus</w:t>
      </w:r>
      <w:r w:rsidRPr="001518EE">
        <w:rPr>
          <w:b/>
        </w:rPr>
        <w:t xml:space="preserve"> </w:t>
      </w:r>
      <w:r w:rsidRPr="001518EE">
        <w:t>nesumokėjęs nuompinigių privalo mokėti</w:t>
      </w:r>
      <w:r w:rsidRPr="001518EE">
        <w:rPr>
          <w:b/>
        </w:rPr>
        <w:t xml:space="preserve"> </w:t>
      </w:r>
      <w:r w:rsidRPr="001518EE">
        <w:t>nuomotojui 0,05 procento dydžio delspinigius nuo visos nesumokėtos sumos už kiekvieną pavėluotą dieną.</w:t>
      </w:r>
    </w:p>
    <w:p w14:paraId="710F0BD3" w14:textId="77777777" w:rsidR="00295C6D" w:rsidRPr="001518EE" w:rsidRDefault="00295C6D" w:rsidP="00295C6D">
      <w:pPr>
        <w:spacing w:line="360" w:lineRule="auto"/>
        <w:ind w:firstLine="720"/>
        <w:jc w:val="both"/>
      </w:pPr>
      <w:r w:rsidRPr="001518EE">
        <w:t xml:space="preserve">5.2. Delspinigių sumokėjimas neatleidžia nuomininko nuo pagrindinės prievolės įvykdymo. </w:t>
      </w:r>
    </w:p>
    <w:p w14:paraId="69459E9A" w14:textId="77777777" w:rsidR="00295C6D" w:rsidRPr="001518EE" w:rsidRDefault="00295C6D" w:rsidP="00295C6D">
      <w:pPr>
        <w:spacing w:line="360" w:lineRule="auto"/>
        <w:ind w:firstLine="720"/>
        <w:jc w:val="both"/>
      </w:pPr>
      <w:r w:rsidRPr="001518EE">
        <w:t>5.3</w:t>
      </w:r>
      <w:r w:rsidRPr="001518EE">
        <w:rPr>
          <w:b/>
        </w:rPr>
        <w:t>.</w:t>
      </w:r>
      <w:r w:rsidRPr="001518EE">
        <w:t xml:space="preserve"> Už turto pabloginimą nuomininkas atsako Lietuvos Respublikos civilinio kodekso 6.500</w:t>
      </w:r>
      <w:r w:rsidRPr="001518EE">
        <w:rPr>
          <w:b/>
        </w:rPr>
        <w:t xml:space="preserve"> </w:t>
      </w:r>
      <w:r w:rsidRPr="001518EE">
        <w:t>straipsnyje nustatyta tvarka.</w:t>
      </w:r>
    </w:p>
    <w:p w14:paraId="2EE26B03" w14:textId="77777777" w:rsidR="00295C6D" w:rsidRPr="001518EE" w:rsidRDefault="00295C6D" w:rsidP="00295C6D">
      <w:pPr>
        <w:spacing w:line="360" w:lineRule="auto"/>
        <w:ind w:firstLine="720"/>
        <w:jc w:val="center"/>
        <w:rPr>
          <w:b/>
        </w:rPr>
      </w:pPr>
      <w:r w:rsidRPr="001518EE">
        <w:rPr>
          <w:b/>
        </w:rPr>
        <w:t>VI SKYRIUS</w:t>
      </w:r>
    </w:p>
    <w:p w14:paraId="3F302F9A" w14:textId="77777777" w:rsidR="00295C6D" w:rsidRPr="001518EE" w:rsidRDefault="00295C6D" w:rsidP="00295C6D">
      <w:pPr>
        <w:pStyle w:val="Antrat1"/>
        <w:rPr>
          <w:b/>
          <w:szCs w:val="24"/>
        </w:rPr>
      </w:pPr>
      <w:r w:rsidRPr="001518EE">
        <w:rPr>
          <w:b/>
          <w:szCs w:val="24"/>
        </w:rPr>
        <w:t>SUTARTIES GALIOJIMAS, ATNAUJINIMAS, PAKEITIMAS IR PASIBAIGIMAS</w:t>
      </w:r>
    </w:p>
    <w:p w14:paraId="369EF4CC" w14:textId="77777777" w:rsidR="00295C6D" w:rsidRPr="001518EE" w:rsidRDefault="00295C6D" w:rsidP="00295C6D">
      <w:pPr>
        <w:rPr>
          <w:b/>
        </w:rPr>
      </w:pPr>
    </w:p>
    <w:p w14:paraId="0B220563" w14:textId="07D28E24" w:rsidR="00295C6D" w:rsidRPr="001518EE" w:rsidRDefault="00295C6D" w:rsidP="00075F32">
      <w:pPr>
        <w:spacing w:line="360" w:lineRule="auto"/>
        <w:ind w:firstLine="709"/>
      </w:pPr>
      <w:r w:rsidRPr="001518EE">
        <w:t>6.1. Ši Sutartis įsigalioja jos pasirašymo dieną ir galioja, iki visiškai ir tinkamai įvykdomi Sutartyje nustatyti įsipareigojimai arba Sutartis nutraukiama Sutartyje ir (ar) teisės aktuose nustatyta tvarka.</w:t>
      </w:r>
    </w:p>
    <w:p w14:paraId="3335612F" w14:textId="0AE5528C" w:rsidR="00295C6D" w:rsidRPr="001518EE" w:rsidRDefault="00295C6D" w:rsidP="00075F32">
      <w:pPr>
        <w:spacing w:line="360" w:lineRule="auto"/>
        <w:ind w:firstLine="709"/>
        <w:jc w:val="both"/>
      </w:pPr>
      <w:r w:rsidRPr="001518EE">
        <w:t xml:space="preserve">6.2. Nuomininkas, per visą nuomos terminą laikęsis savo įsipareigojimų pagal Sutartį, nuomos terminui pasibaigus turės pirmenybės teisę prieš kitus asmenis sudaryti naują turto nuomos sutartį papildomam terminui. Nuomotojas privalo užtikrinti, kad turto nuomos sutarties atnaujinimo atveju bendra nuomos trukmė nebūtų ilgesnė kaip </w:t>
      </w:r>
      <w:r w:rsidR="004000EE" w:rsidRPr="001518EE">
        <w:t xml:space="preserve">15 (penkiolikos) </w:t>
      </w:r>
      <w:r w:rsidRPr="001518EE">
        <w:t xml:space="preserve">metų, išskyrus Lietuvos Respublikos valstybės ir savivaldybių turto valdymo, naudojimo ir disponavimo juo įstatymo 15 straipsnio 5 dalyje numatytus atvejus. Nuomotojas ne vėliau kaip prieš 2 (du) mėnesius iki nuomos termino pabaigos </w:t>
      </w:r>
      <w:r w:rsidRPr="001518EE">
        <w:lastRenderedPageBreak/>
        <w:t>raštu informuoja nuomininką apie pasiūlymą sudaryti naują turto nuomos sutartį papildomam terminui, nurodydamas nuomos terminą, nuomos mokestį ir kitas nuomos sąlygas, kurias nuomotojas laiko esant svarbiomis. Nuomininkas privalo ne vėliau kaip per 1 (vieną) mėnesį nuo nuomotojo pranešimo gavimo dienos raštu atsakyti nuomotojui, ar sutinka sudaryti  turto nuomos sutartį papildomam terminui. Nuomininkui raštu neatsakius nuomotojui per 1 (vieną) mėnesį nuo pranešimo iš nuomotojo gavimo dienos, laikoma, kad nuomininkas atsisako sudaryti turto nuomos sutartį papildomam terminui nuomotojo pasiūlytomis sąlygomis.</w:t>
      </w:r>
    </w:p>
    <w:p w14:paraId="21DE2716" w14:textId="5F1DBE51" w:rsidR="00295C6D" w:rsidRPr="001518EE" w:rsidRDefault="00295C6D" w:rsidP="00075F32">
      <w:pPr>
        <w:spacing w:line="360" w:lineRule="auto"/>
        <w:ind w:firstLine="709"/>
        <w:jc w:val="both"/>
      </w:pPr>
      <w:r w:rsidRPr="001518EE">
        <w:t xml:space="preserve">6.3. Nuomininkas neturės pirmenybės teisės sudaryti naujos turto numos sutarties papildomam terminui, jeigu nuomotojas iki nuomos termino pabaigos bus pareiškęs nuomininkui bent vieną pagrįstą rašytinį įspėjimą dėl Sutarties nuostatų pažeidimo. Tokiu atveju, pasibaigus turto nuomos terminui, nuomotojas turės teisę (tačiau neprivalės) pasiūlyti nuomininkui išsinuomoti turtą tokiomis pat ar naujomis nuomotojo nuožiūra nurodytomis sąlygomis ir terminais. </w:t>
      </w:r>
    </w:p>
    <w:p w14:paraId="628E36C1" w14:textId="22E7AF70" w:rsidR="00295C6D" w:rsidRPr="001518EE" w:rsidRDefault="00295C6D" w:rsidP="00503106">
      <w:pPr>
        <w:spacing w:line="360" w:lineRule="auto"/>
        <w:ind w:firstLine="709"/>
        <w:jc w:val="both"/>
      </w:pPr>
      <w:r w:rsidRPr="001518EE">
        <w:t xml:space="preserve">6.4. Visi Sutarties pakeitimai, papildymai ir priedai galioja, jeigu jie sudaryti raštu ir pasirašyti Sutarties šalių. </w:t>
      </w:r>
    </w:p>
    <w:p w14:paraId="04D77A0F" w14:textId="56EA6EBE" w:rsidR="00295C6D" w:rsidRPr="001518EE" w:rsidRDefault="00295C6D" w:rsidP="00503106">
      <w:pPr>
        <w:spacing w:line="360" w:lineRule="auto"/>
        <w:ind w:firstLine="709"/>
        <w:jc w:val="both"/>
      </w:pPr>
      <w:r w:rsidRPr="001518EE">
        <w:t xml:space="preserve">6.5. Ši Sutartis pasibaigia: </w:t>
      </w:r>
    </w:p>
    <w:p w14:paraId="59725329" w14:textId="339B0D18" w:rsidR="00295C6D" w:rsidRPr="001518EE" w:rsidRDefault="00295C6D" w:rsidP="00503106">
      <w:pPr>
        <w:spacing w:line="360" w:lineRule="auto"/>
        <w:ind w:firstLine="709"/>
        <w:jc w:val="both"/>
      </w:pPr>
      <w:r w:rsidRPr="001518EE">
        <w:t xml:space="preserve">6.5.1. pasibaigus nuomos terminui; </w:t>
      </w:r>
    </w:p>
    <w:p w14:paraId="11ED3133" w14:textId="77777777" w:rsidR="00295C6D" w:rsidRPr="001518EE" w:rsidRDefault="00295C6D" w:rsidP="00295C6D">
      <w:pPr>
        <w:spacing w:line="360" w:lineRule="auto"/>
        <w:ind w:firstLine="720"/>
        <w:jc w:val="both"/>
      </w:pPr>
      <w:r w:rsidRPr="001518EE">
        <w:t>6.5.2. Sutarties šalių susitarimu;</w:t>
      </w:r>
    </w:p>
    <w:p w14:paraId="53853B2E" w14:textId="77777777" w:rsidR="00295C6D" w:rsidRPr="001518EE" w:rsidRDefault="00295C6D" w:rsidP="00295C6D">
      <w:pPr>
        <w:spacing w:line="360" w:lineRule="auto"/>
        <w:ind w:firstLine="720"/>
        <w:jc w:val="both"/>
      </w:pPr>
      <w:r w:rsidRPr="001518EE">
        <w:t>6.5.3.</w:t>
      </w:r>
      <w:r w:rsidRPr="001518EE">
        <w:rPr>
          <w:b/>
        </w:rPr>
        <w:t xml:space="preserve"> </w:t>
      </w:r>
      <w:r w:rsidRPr="001518EE">
        <w:t>kitais Lietuvos Respublikos civilinio kodekso nustatytais atvejais ir tvarka.</w:t>
      </w:r>
    </w:p>
    <w:p w14:paraId="393C42C1" w14:textId="77777777" w:rsidR="00295C6D" w:rsidRPr="001518EE" w:rsidRDefault="00295C6D" w:rsidP="00295C6D">
      <w:pPr>
        <w:spacing w:line="360" w:lineRule="auto"/>
        <w:ind w:firstLine="720"/>
        <w:jc w:val="both"/>
      </w:pPr>
      <w:r w:rsidRPr="001518EE">
        <w:t>6.5.4. Lietuvos Respublikos civilinio kodekso nustatyta tvarka, kai išnuomoto turto reikia savivaldybių ar valstybės funkcijoms atlikti.</w:t>
      </w:r>
    </w:p>
    <w:p w14:paraId="57D9C74B" w14:textId="77777777" w:rsidR="00295C6D" w:rsidRPr="001518EE" w:rsidRDefault="00295C6D" w:rsidP="00295C6D">
      <w:pPr>
        <w:spacing w:line="360" w:lineRule="auto"/>
        <w:ind w:firstLine="720"/>
        <w:jc w:val="center"/>
        <w:rPr>
          <w:b/>
        </w:rPr>
      </w:pPr>
      <w:r w:rsidRPr="001518EE">
        <w:rPr>
          <w:b/>
        </w:rPr>
        <w:t>VII SKYRIUS</w:t>
      </w:r>
    </w:p>
    <w:p w14:paraId="58BF78A3" w14:textId="77777777" w:rsidR="00295C6D" w:rsidRPr="001518EE" w:rsidRDefault="00295C6D" w:rsidP="00295C6D">
      <w:pPr>
        <w:ind w:firstLine="720"/>
        <w:jc w:val="center"/>
        <w:rPr>
          <w:b/>
        </w:rPr>
      </w:pPr>
      <w:r w:rsidRPr="001518EE">
        <w:rPr>
          <w:b/>
        </w:rPr>
        <w:t>NENUGALIMOS JĖGOS (Force majeure) APLINKYBĖS</w:t>
      </w:r>
    </w:p>
    <w:p w14:paraId="4483F0BD" w14:textId="77777777" w:rsidR="00295C6D" w:rsidRPr="001518EE" w:rsidRDefault="00295C6D" w:rsidP="00295C6D">
      <w:pPr>
        <w:ind w:firstLine="720"/>
        <w:jc w:val="both"/>
        <w:rPr>
          <w:b/>
        </w:rPr>
      </w:pPr>
    </w:p>
    <w:p w14:paraId="14B74F3D" w14:textId="1A9C72B8" w:rsidR="00295C6D" w:rsidRPr="001518EE" w:rsidRDefault="00295C6D" w:rsidP="00295C6D">
      <w:pPr>
        <w:spacing w:line="360" w:lineRule="auto"/>
        <w:ind w:firstLine="720"/>
        <w:jc w:val="both"/>
      </w:pPr>
      <w:r w:rsidRPr="001518EE">
        <w:t xml:space="preserve">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w:t>
      </w:r>
      <w:r w:rsidR="005115DA" w:rsidRPr="001518EE">
        <w:t xml:space="preserve">taisyklių </w:t>
      </w:r>
      <w:r w:rsidRPr="001518EE">
        <w:t>patvirtinimo“.</w:t>
      </w:r>
    </w:p>
    <w:p w14:paraId="5767A310" w14:textId="77777777" w:rsidR="00295C6D" w:rsidRPr="001518EE" w:rsidRDefault="00295C6D" w:rsidP="00295C6D">
      <w:pPr>
        <w:spacing w:line="360" w:lineRule="auto"/>
        <w:ind w:firstLine="720"/>
        <w:jc w:val="both"/>
        <w:rPr>
          <w:b/>
        </w:rPr>
      </w:pPr>
      <w:r w:rsidRPr="001518EE">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14:paraId="3DE776BA" w14:textId="77777777" w:rsidR="00295C6D" w:rsidRPr="001518EE" w:rsidRDefault="00295C6D" w:rsidP="00295C6D">
      <w:pPr>
        <w:spacing w:line="360" w:lineRule="auto"/>
        <w:ind w:firstLine="720"/>
        <w:jc w:val="both"/>
      </w:pPr>
      <w:r w:rsidRPr="001518EE">
        <w:lastRenderedPageBreak/>
        <w:t>7.3. Jeigu nenugalimos jėgos (force majeure) aplinkybės trunka ilgiau kaip 90 (devyniasdešimt) kalendorinių dienų, viena iš šalių turi teisę Sutartį nutraukti įspėdama apie tai kitą šalį prieš 30 (trisdešimt) kalendorinių dienų. Jeigu parėjus šiam 30 (trisdešimties) kalendorinių dienų laikotarpiui nenugalimos jėgos (force majeure) aplinkybės tęsiasi, Sutartis nutraukiama ir pagal Sutarties sąlygas šalys atleidžiamos nuo tolesnio Sutarties vykdymo.</w:t>
      </w:r>
    </w:p>
    <w:p w14:paraId="09A390D9" w14:textId="77777777" w:rsidR="00075F32" w:rsidRPr="001518EE" w:rsidRDefault="00075F32" w:rsidP="00295C6D">
      <w:pPr>
        <w:spacing w:line="360" w:lineRule="auto"/>
        <w:ind w:firstLine="720"/>
        <w:jc w:val="both"/>
      </w:pPr>
    </w:p>
    <w:p w14:paraId="73C29635" w14:textId="77777777" w:rsidR="00295C6D" w:rsidRPr="001518EE" w:rsidRDefault="00295C6D" w:rsidP="00295C6D">
      <w:pPr>
        <w:ind w:firstLine="720"/>
        <w:jc w:val="center"/>
        <w:rPr>
          <w:b/>
        </w:rPr>
      </w:pPr>
      <w:r w:rsidRPr="001518EE">
        <w:rPr>
          <w:b/>
        </w:rPr>
        <w:t>VIII SKYRIUS</w:t>
      </w:r>
    </w:p>
    <w:p w14:paraId="0B096AE4" w14:textId="77777777" w:rsidR="00295C6D" w:rsidRPr="001518EE" w:rsidRDefault="00295C6D" w:rsidP="00295C6D">
      <w:pPr>
        <w:ind w:firstLine="720"/>
        <w:jc w:val="center"/>
        <w:rPr>
          <w:b/>
        </w:rPr>
      </w:pPr>
    </w:p>
    <w:p w14:paraId="03565538" w14:textId="77777777" w:rsidR="00295C6D" w:rsidRPr="001518EE" w:rsidRDefault="00295C6D" w:rsidP="00295C6D">
      <w:pPr>
        <w:ind w:firstLine="720"/>
        <w:jc w:val="center"/>
        <w:rPr>
          <w:b/>
        </w:rPr>
      </w:pPr>
      <w:r w:rsidRPr="001518EE">
        <w:rPr>
          <w:b/>
        </w:rPr>
        <w:t>BAIGIAMOSIOS NUOSTATOS</w:t>
      </w:r>
    </w:p>
    <w:p w14:paraId="220FF526" w14:textId="77777777" w:rsidR="00295C6D" w:rsidRPr="001518EE" w:rsidRDefault="00295C6D" w:rsidP="00295C6D">
      <w:pPr>
        <w:ind w:firstLine="720"/>
        <w:jc w:val="center"/>
        <w:rPr>
          <w:b/>
        </w:rPr>
      </w:pPr>
    </w:p>
    <w:p w14:paraId="593C884C" w14:textId="77777777" w:rsidR="00295C6D" w:rsidRPr="001518EE" w:rsidRDefault="00295C6D" w:rsidP="00295C6D">
      <w:pPr>
        <w:spacing w:line="360" w:lineRule="auto"/>
        <w:ind w:firstLine="720"/>
        <w:jc w:val="both"/>
      </w:pPr>
      <w:r w:rsidRPr="001518EE">
        <w:t>8.1. Papildomos sąlygos:</w:t>
      </w:r>
    </w:p>
    <w:p w14:paraId="0245AF1E" w14:textId="77777777" w:rsidR="00295C6D" w:rsidRPr="001518EE" w:rsidRDefault="00295C6D" w:rsidP="00295C6D">
      <w:pPr>
        <w:spacing w:line="360" w:lineRule="auto"/>
        <w:ind w:firstLine="720"/>
        <w:jc w:val="both"/>
      </w:pPr>
      <w:r w:rsidRPr="001518EE">
        <w:t>8.1.1.</w:t>
      </w:r>
      <w:r w:rsidRPr="001518EE">
        <w:rPr>
          <w:b/>
        </w:rPr>
        <w:t xml:space="preserve"> </w:t>
      </w:r>
      <w:r w:rsidRPr="001518EE">
        <w:t xml:space="preserve">Nuomininkas savo lėšomis per 15 (penkiolika) darbo dienų nuo Sutarties pasirašymo dienos savo lėšomis apdraudžia visam Sutarties galiojimo laikui gaunamą turtą nuomotojo naudai nuo šių draudžiamųjų įvykių: gaisro, potvynio, vagystės ir trečiųjų asmenų neteisėtų veikų ir pateikia nuomotojui apdraudimo faktą patvirtinančius dokumentus. </w:t>
      </w:r>
    </w:p>
    <w:p w14:paraId="465BCDC4" w14:textId="77777777" w:rsidR="00295C6D" w:rsidRPr="001518EE" w:rsidRDefault="00295C6D" w:rsidP="00295C6D">
      <w:pPr>
        <w:spacing w:line="360" w:lineRule="auto"/>
        <w:ind w:firstLine="720"/>
        <w:jc w:val="both"/>
      </w:pPr>
      <w:r w:rsidRPr="001518EE">
        <w:t>8.1.2.</w:t>
      </w:r>
      <w:r w:rsidRPr="001518EE">
        <w:rPr>
          <w:b/>
        </w:rPr>
        <w:t xml:space="preserve"> </w:t>
      </w:r>
      <w:r w:rsidRPr="001518EE">
        <w:t>sudaro žemės nuomos sutartį;</w:t>
      </w:r>
    </w:p>
    <w:p w14:paraId="4AF1B710" w14:textId="77777777" w:rsidR="00295C6D" w:rsidRPr="001518EE" w:rsidRDefault="00295C6D" w:rsidP="00295C6D">
      <w:pPr>
        <w:spacing w:line="360" w:lineRule="auto"/>
        <w:ind w:firstLine="720"/>
        <w:jc w:val="both"/>
      </w:pPr>
      <w:r w:rsidRPr="001518EE">
        <w:t xml:space="preserve">8.2. Bet koks ginčas, kylantis iš Sutarties ar susijęs su Sutartimi, kuris neišsprendžiamas derybų būdu, turi būti sprendžiamas teisme Lietuvos Respublikos įstatymų nustatyta tvarka. </w:t>
      </w:r>
    </w:p>
    <w:p w14:paraId="3608D002" w14:textId="7EE9B69C" w:rsidR="00295C6D" w:rsidRPr="001518EE" w:rsidRDefault="00295C6D" w:rsidP="00295C6D">
      <w:pPr>
        <w:spacing w:line="360" w:lineRule="auto"/>
        <w:ind w:firstLine="720"/>
        <w:jc w:val="both"/>
      </w:pPr>
      <w:r w:rsidRPr="001518EE">
        <w:t xml:space="preserve">8.3. Sutartis surašoma </w:t>
      </w:r>
      <w:r w:rsidR="005115DA" w:rsidRPr="001518EE">
        <w:t>vienu dokumento egzemplioriumi ir pasirašoma Šalių atstovų elektroniniais parašais</w:t>
      </w:r>
      <w:r w:rsidRPr="001518EE">
        <w:t xml:space="preserve">. </w:t>
      </w:r>
    </w:p>
    <w:p w14:paraId="0B20A57C" w14:textId="77777777" w:rsidR="00295C6D" w:rsidRPr="001518EE" w:rsidRDefault="00295C6D" w:rsidP="00295C6D">
      <w:pPr>
        <w:spacing w:line="360" w:lineRule="auto"/>
        <w:ind w:firstLine="720"/>
        <w:jc w:val="both"/>
      </w:pPr>
      <w:r w:rsidRPr="001518EE">
        <w:t>8.4.</w:t>
      </w:r>
      <w:r w:rsidRPr="001518EE">
        <w:rPr>
          <w:b/>
        </w:rPr>
        <w:t xml:space="preserve"> </w:t>
      </w:r>
      <w:r w:rsidRPr="001518EE">
        <w:t xml:space="preserve"> Sutarties priedai: </w:t>
      </w:r>
    </w:p>
    <w:p w14:paraId="7E7947D5" w14:textId="77777777" w:rsidR="00295C6D" w:rsidRPr="001518EE" w:rsidRDefault="00295C6D" w:rsidP="00295C6D">
      <w:pPr>
        <w:spacing w:line="360" w:lineRule="auto"/>
        <w:ind w:firstLine="720"/>
        <w:jc w:val="both"/>
      </w:pPr>
      <w:r w:rsidRPr="001518EE">
        <w:t xml:space="preserve">8.4.1. Savivaldybės materialiojo turto perdavimo-priėmimo aktas; </w:t>
      </w:r>
    </w:p>
    <w:p w14:paraId="0DC5A2A7" w14:textId="77777777" w:rsidR="00295C6D" w:rsidRPr="001518EE" w:rsidRDefault="00295C6D" w:rsidP="00295C6D">
      <w:pPr>
        <w:spacing w:line="360" w:lineRule="auto"/>
        <w:ind w:firstLine="720"/>
        <w:jc w:val="both"/>
      </w:pPr>
      <w:r w:rsidRPr="001518EE">
        <w:t>8.4.2. _________________________________________________.</w:t>
      </w:r>
    </w:p>
    <w:p w14:paraId="71FDA646" w14:textId="77777777" w:rsidR="00295C6D" w:rsidRPr="001518EE" w:rsidRDefault="00295C6D" w:rsidP="00295C6D">
      <w:pPr>
        <w:spacing w:line="360" w:lineRule="auto"/>
        <w:ind w:firstLine="720"/>
        <w:jc w:val="center"/>
        <w:rPr>
          <w:b/>
        </w:rPr>
      </w:pPr>
      <w:r w:rsidRPr="001518EE">
        <w:rPr>
          <w:b/>
        </w:rPr>
        <w:t>IX SKYRIUS</w:t>
      </w:r>
    </w:p>
    <w:p w14:paraId="2AE0C1D1" w14:textId="77777777" w:rsidR="00295C6D" w:rsidRPr="001518EE" w:rsidRDefault="00295C6D" w:rsidP="00295C6D">
      <w:pPr>
        <w:ind w:firstLine="720"/>
        <w:jc w:val="center"/>
        <w:rPr>
          <w:b/>
        </w:rPr>
      </w:pPr>
      <w:r w:rsidRPr="001518EE">
        <w:rPr>
          <w:b/>
        </w:rPr>
        <w:t>SUTARTIES ŠALIŲ REKVIZITAI IR ADRESAI</w:t>
      </w:r>
    </w:p>
    <w:p w14:paraId="0B784878" w14:textId="77777777" w:rsidR="00295C6D" w:rsidRPr="001518EE" w:rsidRDefault="00295C6D" w:rsidP="00295C6D">
      <w:pPr>
        <w:ind w:firstLine="720"/>
        <w:jc w:val="both"/>
        <w:rPr>
          <w:strike/>
        </w:rPr>
      </w:pPr>
    </w:p>
    <w:p w14:paraId="2080D965" w14:textId="77777777" w:rsidR="00295C6D" w:rsidRPr="001518EE" w:rsidRDefault="00295C6D" w:rsidP="00295C6D">
      <w:pPr>
        <w:tabs>
          <w:tab w:val="left" w:pos="5160"/>
        </w:tabs>
        <w:jc w:val="both"/>
      </w:pPr>
      <w:r w:rsidRPr="001518EE">
        <w:t xml:space="preserve">Nuomotojas </w:t>
      </w:r>
      <w:r w:rsidRPr="001518EE">
        <w:tab/>
        <w:t xml:space="preserve">Nuomininkas </w:t>
      </w:r>
    </w:p>
    <w:p w14:paraId="0A20BB35" w14:textId="64464A18" w:rsidR="00295C6D" w:rsidRPr="001518EE" w:rsidRDefault="00295C6D" w:rsidP="00295C6D">
      <w:pPr>
        <w:jc w:val="both"/>
      </w:pPr>
      <w:r w:rsidRPr="001518EE">
        <w:t>Pavadinimas</w:t>
      </w:r>
      <w:r w:rsidR="001518EE">
        <w:tab/>
      </w:r>
      <w:r w:rsidR="001518EE">
        <w:tab/>
      </w:r>
      <w:r w:rsidR="001518EE">
        <w:tab/>
      </w:r>
      <w:r w:rsidR="001518EE">
        <w:tab/>
      </w:r>
      <w:proofErr w:type="spellStart"/>
      <w:r w:rsidRPr="001518EE">
        <w:t>Pavadinimas</w:t>
      </w:r>
      <w:proofErr w:type="spellEnd"/>
      <w:r w:rsidRPr="001518EE">
        <w:t xml:space="preserve"> (fizinio asmens vardas ir pavardė)</w:t>
      </w:r>
    </w:p>
    <w:p w14:paraId="24BA869F" w14:textId="704A04AC" w:rsidR="00295C6D" w:rsidRPr="001518EE" w:rsidRDefault="00295C6D" w:rsidP="00295C6D">
      <w:pPr>
        <w:jc w:val="both"/>
      </w:pPr>
      <w:r w:rsidRPr="001518EE">
        <w:t>Adresas</w:t>
      </w:r>
      <w:r w:rsidR="001518EE">
        <w:tab/>
      </w:r>
      <w:r w:rsidR="001518EE">
        <w:tab/>
      </w:r>
      <w:r w:rsidR="001518EE">
        <w:tab/>
      </w:r>
      <w:r w:rsidR="001518EE">
        <w:tab/>
      </w:r>
      <w:proofErr w:type="spellStart"/>
      <w:r w:rsidRPr="001518EE">
        <w:t>Adresas</w:t>
      </w:r>
      <w:proofErr w:type="spellEnd"/>
    </w:p>
    <w:p w14:paraId="22CB353D" w14:textId="5F4C8124" w:rsidR="00295C6D" w:rsidRPr="001518EE" w:rsidRDefault="00295C6D" w:rsidP="00295C6D">
      <w:pPr>
        <w:jc w:val="both"/>
      </w:pPr>
      <w:r w:rsidRPr="001518EE">
        <w:t>Juridinio asmens kodas</w:t>
      </w:r>
      <w:r w:rsidR="001518EE">
        <w:tab/>
      </w:r>
      <w:r w:rsidR="001518EE">
        <w:tab/>
      </w:r>
      <w:r w:rsidR="001518EE">
        <w:tab/>
      </w:r>
      <w:r w:rsidRPr="001518EE">
        <w:t>Juridinio asmens kodas</w:t>
      </w:r>
    </w:p>
    <w:p w14:paraId="68C636D4" w14:textId="77777777" w:rsidR="00295C6D" w:rsidRPr="001518EE" w:rsidRDefault="00295C6D" w:rsidP="00295C6D">
      <w:pPr>
        <w:jc w:val="both"/>
        <w:rPr>
          <w:strike/>
        </w:rPr>
      </w:pPr>
    </w:p>
    <w:p w14:paraId="173262C5" w14:textId="5804D16B" w:rsidR="00295C6D" w:rsidRPr="001518EE" w:rsidRDefault="00295C6D" w:rsidP="00295C6D">
      <w:pPr>
        <w:jc w:val="both"/>
      </w:pPr>
      <w:r w:rsidRPr="001518EE">
        <w:t>Atsiskaitomoji sąskaita</w:t>
      </w:r>
      <w:r w:rsidR="001518EE">
        <w:tab/>
      </w:r>
      <w:r w:rsidR="001518EE">
        <w:tab/>
      </w:r>
      <w:r w:rsidR="001518EE">
        <w:tab/>
      </w:r>
      <w:r w:rsidRPr="001518EE">
        <w:t>Atsiskaitomoji sąskaita</w:t>
      </w:r>
    </w:p>
    <w:p w14:paraId="0303EDCC" w14:textId="77777777" w:rsidR="00295C6D" w:rsidRPr="001518EE" w:rsidRDefault="00295C6D" w:rsidP="00295C6D">
      <w:pPr>
        <w:jc w:val="both"/>
      </w:pPr>
    </w:p>
    <w:p w14:paraId="12FED3F8" w14:textId="77777777" w:rsidR="00CF46B0" w:rsidRPr="001518EE" w:rsidRDefault="00CF46B0" w:rsidP="00CF46B0">
      <w:pPr>
        <w:spacing w:line="276" w:lineRule="auto"/>
        <w:jc w:val="both"/>
      </w:pPr>
      <w:r w:rsidRPr="001518EE">
        <w:t>(Pasirašančio asmens pareigos)</w:t>
      </w:r>
      <w:r w:rsidRPr="001518EE">
        <w:tab/>
      </w:r>
      <w:r w:rsidRPr="001518EE">
        <w:tab/>
        <w:t xml:space="preserve">(Pasirašančio asmens pareigos) </w:t>
      </w:r>
    </w:p>
    <w:p w14:paraId="59D3553E" w14:textId="77777777" w:rsidR="00CF46B0" w:rsidRPr="001518EE" w:rsidRDefault="00CF46B0" w:rsidP="00CF46B0">
      <w:pPr>
        <w:spacing w:line="276" w:lineRule="auto"/>
        <w:jc w:val="both"/>
      </w:pPr>
    </w:p>
    <w:p w14:paraId="55167FC6" w14:textId="77777777" w:rsidR="00CF46B0" w:rsidRPr="001518EE" w:rsidRDefault="00CF46B0" w:rsidP="00CF46B0">
      <w:pPr>
        <w:tabs>
          <w:tab w:val="left" w:pos="5160"/>
        </w:tabs>
        <w:spacing w:line="276" w:lineRule="auto"/>
        <w:jc w:val="both"/>
      </w:pPr>
      <w:r w:rsidRPr="001518EE">
        <w:t xml:space="preserve">(vardas ir pavardė) </w:t>
      </w:r>
      <w:r w:rsidRPr="001518EE">
        <w:tab/>
        <w:t>(vardas ir pavardė)</w:t>
      </w:r>
    </w:p>
    <w:p w14:paraId="7B0B0A7A" w14:textId="77777777" w:rsidR="00295C6D" w:rsidRPr="001518EE" w:rsidRDefault="00295C6D" w:rsidP="00295C6D">
      <w:pPr>
        <w:jc w:val="both"/>
      </w:pPr>
    </w:p>
    <w:p w14:paraId="13D99995" w14:textId="77777777" w:rsidR="00295C6D" w:rsidRPr="001518EE" w:rsidRDefault="00295C6D" w:rsidP="00295C6D">
      <w:pPr>
        <w:jc w:val="center"/>
      </w:pPr>
      <w:r w:rsidRPr="001518EE">
        <w:t>______________</w:t>
      </w:r>
    </w:p>
    <w:p w14:paraId="1DE5B808" w14:textId="77777777" w:rsidR="00295C6D" w:rsidRPr="001518EE" w:rsidRDefault="00295C6D" w:rsidP="00295C6D">
      <w:pPr>
        <w:jc w:val="center"/>
      </w:pPr>
    </w:p>
    <w:p w14:paraId="10D1C8A6" w14:textId="25B13E67" w:rsidR="00BB72F0" w:rsidRDefault="00BB72F0">
      <w:r>
        <w:br w:type="page"/>
      </w:r>
    </w:p>
    <w:p w14:paraId="10486C19" w14:textId="56C8E4BD" w:rsidR="00E879F8" w:rsidRPr="001518EE" w:rsidRDefault="00E879F8" w:rsidP="00BB72F0">
      <w:pPr>
        <w:ind w:left="5245"/>
        <w:jc w:val="both"/>
      </w:pPr>
      <w:r w:rsidRPr="001518EE">
        <w:lastRenderedPageBreak/>
        <w:t xml:space="preserve">Anykščių rajono savivaldybės </w:t>
      </w:r>
    </w:p>
    <w:p w14:paraId="4567B84C" w14:textId="7B8F09DB" w:rsidR="00E879F8" w:rsidRPr="001518EE" w:rsidRDefault="00E879F8" w:rsidP="00BB72F0">
      <w:pPr>
        <w:ind w:left="5245"/>
        <w:jc w:val="both"/>
      </w:pPr>
      <w:r w:rsidRPr="001518EE">
        <w:t>ilgalaikio materialiojo turto viešojo</w:t>
      </w:r>
    </w:p>
    <w:p w14:paraId="371624CF" w14:textId="72ECB193" w:rsidR="00E879F8" w:rsidRPr="001518EE" w:rsidRDefault="00E879F8" w:rsidP="00BB72F0">
      <w:pPr>
        <w:ind w:left="5245"/>
        <w:jc w:val="both"/>
      </w:pPr>
      <w:r w:rsidRPr="001518EE">
        <w:t>nuomos konkurso ir nuomos be konkurso</w:t>
      </w:r>
    </w:p>
    <w:p w14:paraId="678EF3EF" w14:textId="2D9BE6D5" w:rsidR="00E879F8" w:rsidRPr="001518EE" w:rsidRDefault="00E879F8" w:rsidP="00BB72F0">
      <w:pPr>
        <w:ind w:left="5245"/>
        <w:jc w:val="both"/>
      </w:pPr>
      <w:r w:rsidRPr="001518EE">
        <w:t>organizavimo ir vykdymo tvarkos aprašo</w:t>
      </w:r>
    </w:p>
    <w:p w14:paraId="723116C0" w14:textId="1B0203BF" w:rsidR="00E879F8" w:rsidRPr="001518EE" w:rsidRDefault="00E879F8" w:rsidP="00BB72F0">
      <w:pPr>
        <w:tabs>
          <w:tab w:val="left" w:pos="720"/>
        </w:tabs>
        <w:ind w:left="5245"/>
      </w:pPr>
      <w:r w:rsidRPr="001518EE">
        <w:t xml:space="preserve">2 priedas                                              </w:t>
      </w:r>
    </w:p>
    <w:p w14:paraId="6042B869" w14:textId="77777777" w:rsidR="00E879F8" w:rsidRPr="001518EE" w:rsidRDefault="00E879F8" w:rsidP="00E879F8">
      <w:pPr>
        <w:tabs>
          <w:tab w:val="left" w:pos="720"/>
        </w:tabs>
        <w:ind w:left="6480"/>
      </w:pPr>
    </w:p>
    <w:p w14:paraId="7AA98D4D" w14:textId="77777777" w:rsidR="00E879F8" w:rsidRPr="001518EE" w:rsidRDefault="00E879F8" w:rsidP="00E879F8">
      <w:pPr>
        <w:tabs>
          <w:tab w:val="left" w:pos="720"/>
        </w:tabs>
        <w:ind w:left="6480"/>
      </w:pPr>
    </w:p>
    <w:p w14:paraId="559EB829" w14:textId="77777777" w:rsidR="00E879F8" w:rsidRPr="001518EE" w:rsidRDefault="00E879F8" w:rsidP="00E879F8">
      <w:pPr>
        <w:spacing w:line="360" w:lineRule="auto"/>
        <w:jc w:val="center"/>
        <w:rPr>
          <w:b/>
        </w:rPr>
      </w:pPr>
      <w:r w:rsidRPr="001518EE">
        <w:rPr>
          <w:b/>
        </w:rPr>
        <w:t>(Savivaldybės ilgalaikio materialiojo turto perdavimo-priėmimo akto pavyzdinė forma)</w:t>
      </w:r>
    </w:p>
    <w:p w14:paraId="450BDA08" w14:textId="77777777" w:rsidR="00E879F8" w:rsidRPr="001518EE" w:rsidRDefault="00E879F8" w:rsidP="00E879F8">
      <w:pPr>
        <w:tabs>
          <w:tab w:val="left" w:pos="720"/>
        </w:tabs>
        <w:ind w:left="6480"/>
      </w:pPr>
    </w:p>
    <w:p w14:paraId="72B83647" w14:textId="77777777" w:rsidR="00E879F8" w:rsidRPr="001518EE" w:rsidRDefault="00E879F8" w:rsidP="00E879F8">
      <w:pPr>
        <w:tabs>
          <w:tab w:val="left" w:pos="720"/>
        </w:tabs>
        <w:ind w:left="6480"/>
      </w:pPr>
    </w:p>
    <w:p w14:paraId="200725AD" w14:textId="77777777" w:rsidR="00E879F8" w:rsidRPr="001518EE" w:rsidRDefault="00E879F8" w:rsidP="00E879F8">
      <w:pPr>
        <w:jc w:val="center"/>
      </w:pPr>
      <w:r w:rsidRPr="001518EE">
        <w:rPr>
          <w:b/>
          <w:bCs/>
        </w:rPr>
        <w:t>SAVIVALDYBĖS ILGALAIKIO MATERIALIOJO TURTO</w:t>
      </w:r>
    </w:p>
    <w:p w14:paraId="4D3D1645" w14:textId="77777777" w:rsidR="00E879F8" w:rsidRPr="001518EE" w:rsidRDefault="00E879F8" w:rsidP="00E879F8">
      <w:pPr>
        <w:jc w:val="center"/>
      </w:pPr>
      <w:r w:rsidRPr="001518EE">
        <w:rPr>
          <w:rStyle w:val="Grietas"/>
        </w:rPr>
        <w:t>PERDAVIMO-PRIĖMIMO</w:t>
      </w:r>
    </w:p>
    <w:p w14:paraId="3B8C264A" w14:textId="77777777" w:rsidR="00E879F8" w:rsidRPr="001518EE" w:rsidRDefault="00E879F8" w:rsidP="00E879F8">
      <w:pPr>
        <w:jc w:val="center"/>
      </w:pPr>
      <w:r w:rsidRPr="001518EE">
        <w:rPr>
          <w:rStyle w:val="Grietas"/>
        </w:rPr>
        <w:t>A K T A S</w:t>
      </w:r>
    </w:p>
    <w:p w14:paraId="0AA5BAD4" w14:textId="77777777" w:rsidR="00E879F8" w:rsidRPr="001518EE" w:rsidRDefault="00E879F8" w:rsidP="00E879F8">
      <w:pPr>
        <w:jc w:val="center"/>
      </w:pPr>
      <w:r w:rsidRPr="001518EE">
        <w:t>____ m.__________ ___d. Nr.___</w:t>
      </w:r>
    </w:p>
    <w:p w14:paraId="12FD179B" w14:textId="77777777" w:rsidR="00E879F8" w:rsidRPr="001518EE" w:rsidRDefault="00E879F8" w:rsidP="00E879F8">
      <w:pPr>
        <w:jc w:val="center"/>
      </w:pPr>
      <w:r w:rsidRPr="001518EE">
        <w:t>_______________________________</w:t>
      </w:r>
    </w:p>
    <w:p w14:paraId="127F5ED1" w14:textId="77777777" w:rsidR="00E879F8" w:rsidRPr="001518EE" w:rsidRDefault="00E879F8" w:rsidP="00E879F8">
      <w:pPr>
        <w:jc w:val="center"/>
      </w:pPr>
      <w:r w:rsidRPr="001518EE">
        <w:rPr>
          <w:szCs w:val="20"/>
        </w:rPr>
        <w:t>(sudarymo vieta)</w:t>
      </w:r>
    </w:p>
    <w:p w14:paraId="3B6532AC" w14:textId="77777777" w:rsidR="00E879F8" w:rsidRPr="001518EE" w:rsidRDefault="00E879F8" w:rsidP="00E879F8">
      <w:pPr>
        <w:ind w:firstLine="720"/>
        <w:jc w:val="both"/>
      </w:pPr>
      <w:r w:rsidRPr="001518EE">
        <w:t xml:space="preserve"> </w:t>
      </w:r>
    </w:p>
    <w:p w14:paraId="3455B38C" w14:textId="77777777" w:rsidR="00E879F8" w:rsidRPr="001518EE" w:rsidRDefault="00E879F8" w:rsidP="00E879F8">
      <w:pPr>
        <w:tabs>
          <w:tab w:val="right" w:leader="underscore" w:pos="9638"/>
        </w:tabs>
        <w:ind w:firstLine="720"/>
        <w:jc w:val="both"/>
      </w:pPr>
      <w:r w:rsidRPr="001518EE">
        <w:t>Nuomotojas</w:t>
      </w:r>
      <w:r w:rsidRPr="001518EE">
        <w:tab/>
        <w:t xml:space="preserve">, </w:t>
      </w:r>
    </w:p>
    <w:p w14:paraId="56D5CB23" w14:textId="77777777" w:rsidR="00E879F8" w:rsidRPr="001518EE" w:rsidRDefault="00E879F8" w:rsidP="00E879F8">
      <w:pPr>
        <w:pStyle w:val="Pagrindinistekstas3"/>
        <w:tabs>
          <w:tab w:val="center" w:pos="5760"/>
        </w:tabs>
        <w:jc w:val="both"/>
      </w:pPr>
      <w:r w:rsidRPr="001518EE">
        <w:rPr>
          <w:szCs w:val="18"/>
        </w:rPr>
        <w:tab/>
        <w:t xml:space="preserve"> </w:t>
      </w:r>
      <w:r w:rsidRPr="001518EE">
        <w:t xml:space="preserve">(turto valdytojo teisinė forma, pavadinimas, kodas ir registracijos adresas) </w:t>
      </w:r>
    </w:p>
    <w:p w14:paraId="62DEF047" w14:textId="77777777" w:rsidR="00E879F8" w:rsidRPr="001518EE" w:rsidRDefault="00E879F8" w:rsidP="00E879F8">
      <w:pPr>
        <w:jc w:val="both"/>
        <w:rPr>
          <w:strike/>
        </w:rPr>
      </w:pPr>
      <w:r w:rsidRPr="001518EE">
        <w:t>atstovaujamas, _________________________________________________________________</w:t>
      </w:r>
      <w:r w:rsidRPr="001518EE">
        <w:tab/>
        <w:t>__</w:t>
      </w:r>
    </w:p>
    <w:p w14:paraId="1DB4C995" w14:textId="77777777" w:rsidR="00E879F8" w:rsidRPr="001518EE" w:rsidRDefault="00E879F8" w:rsidP="00E879F8">
      <w:pPr>
        <w:jc w:val="center"/>
        <w:rPr>
          <w:sz w:val="16"/>
          <w:szCs w:val="16"/>
        </w:rPr>
      </w:pPr>
      <w:r w:rsidRPr="001518EE">
        <w:rPr>
          <w:sz w:val="16"/>
          <w:szCs w:val="16"/>
        </w:rPr>
        <w:t>(atstovo pareigos</w:t>
      </w:r>
      <w:r w:rsidRPr="001518EE">
        <w:rPr>
          <w:b/>
          <w:sz w:val="16"/>
          <w:szCs w:val="16"/>
        </w:rPr>
        <w:t>,</w:t>
      </w:r>
      <w:r w:rsidRPr="001518EE">
        <w:rPr>
          <w:sz w:val="16"/>
          <w:szCs w:val="16"/>
        </w:rPr>
        <w:t xml:space="preserve"> vardas, pavardė)</w:t>
      </w:r>
    </w:p>
    <w:p w14:paraId="3BA62149" w14:textId="77777777" w:rsidR="00E879F8" w:rsidRPr="001518EE" w:rsidRDefault="00E879F8" w:rsidP="00E879F8">
      <w:pPr>
        <w:tabs>
          <w:tab w:val="right" w:leader="underscore" w:pos="9638"/>
        </w:tabs>
        <w:jc w:val="both"/>
      </w:pPr>
      <w:r w:rsidRPr="001518EE">
        <w:t>veikiančio pagal</w:t>
      </w:r>
      <w:r w:rsidRPr="001518EE">
        <w:tab/>
      </w:r>
    </w:p>
    <w:p w14:paraId="6F57C449" w14:textId="77777777" w:rsidR="00E879F8" w:rsidRPr="001518EE" w:rsidRDefault="00E879F8" w:rsidP="00E879F8">
      <w:pPr>
        <w:tabs>
          <w:tab w:val="center" w:pos="4680"/>
        </w:tabs>
        <w:jc w:val="both"/>
        <w:rPr>
          <w:strike/>
          <w:sz w:val="16"/>
          <w:szCs w:val="16"/>
        </w:rPr>
      </w:pPr>
      <w:r w:rsidRPr="001518EE">
        <w:rPr>
          <w:szCs w:val="18"/>
        </w:rPr>
        <w:tab/>
      </w:r>
      <w:r w:rsidRPr="001518EE">
        <w:rPr>
          <w:sz w:val="16"/>
          <w:szCs w:val="16"/>
        </w:rPr>
        <w:t>(</w:t>
      </w:r>
      <w:r w:rsidRPr="001518EE">
        <w:rPr>
          <w:i/>
          <w:sz w:val="16"/>
          <w:szCs w:val="16"/>
        </w:rPr>
        <w:t>atstovavimo pagrindas, dokumento data ir numeris</w:t>
      </w:r>
      <w:r w:rsidRPr="001518EE">
        <w:rPr>
          <w:sz w:val="16"/>
          <w:szCs w:val="16"/>
        </w:rPr>
        <w:t>)</w:t>
      </w:r>
      <w:r w:rsidRPr="001518EE">
        <w:rPr>
          <w:strike/>
          <w:sz w:val="16"/>
          <w:szCs w:val="16"/>
        </w:rPr>
        <w:t xml:space="preserve"> </w:t>
      </w:r>
    </w:p>
    <w:p w14:paraId="15120B66" w14:textId="77777777" w:rsidR="00E879F8" w:rsidRPr="001518EE" w:rsidRDefault="00E879F8" w:rsidP="00E879F8">
      <w:pPr>
        <w:tabs>
          <w:tab w:val="right" w:leader="underscore" w:pos="9638"/>
        </w:tabs>
        <w:jc w:val="both"/>
      </w:pPr>
      <w:r w:rsidRPr="001518EE">
        <w:t>perduoda</w:t>
      </w:r>
      <w:r w:rsidRPr="001518EE">
        <w:rPr>
          <w:b/>
        </w:rPr>
        <w:t xml:space="preserve">, </w:t>
      </w:r>
      <w:r w:rsidRPr="001518EE">
        <w:t>o</w:t>
      </w:r>
      <w:r w:rsidRPr="001518EE">
        <w:rPr>
          <w:b/>
        </w:rPr>
        <w:t xml:space="preserve"> </w:t>
      </w:r>
      <w:r w:rsidRPr="001518EE">
        <w:t xml:space="preserve">nuomininkas </w:t>
      </w:r>
      <w:r w:rsidRPr="001518EE">
        <w:tab/>
        <w:t xml:space="preserve"> </w:t>
      </w:r>
    </w:p>
    <w:p w14:paraId="704C0AAA" w14:textId="77777777" w:rsidR="00E879F8" w:rsidRPr="001518EE" w:rsidRDefault="00E879F8" w:rsidP="00E879F8">
      <w:pPr>
        <w:tabs>
          <w:tab w:val="center" w:pos="5400"/>
        </w:tabs>
        <w:jc w:val="center"/>
        <w:rPr>
          <w:sz w:val="16"/>
          <w:szCs w:val="16"/>
        </w:rPr>
      </w:pPr>
      <w:r w:rsidRPr="001518EE">
        <w:rPr>
          <w:szCs w:val="18"/>
        </w:rPr>
        <w:tab/>
      </w:r>
      <w:r w:rsidRPr="001518EE">
        <w:rPr>
          <w:sz w:val="16"/>
          <w:szCs w:val="16"/>
        </w:rPr>
        <w:t xml:space="preserve"> (nuomininko –</w:t>
      </w:r>
      <w:r w:rsidRPr="001518EE">
        <w:rPr>
          <w:b/>
          <w:sz w:val="16"/>
          <w:szCs w:val="16"/>
        </w:rPr>
        <w:t xml:space="preserve"> </w:t>
      </w:r>
      <w:r w:rsidRPr="001518EE">
        <w:rPr>
          <w:sz w:val="16"/>
          <w:szCs w:val="16"/>
        </w:rPr>
        <w:t xml:space="preserve">teisinė forma, pavadinimas, registracijos numeris ir adresas, jeigu nuomininkas yra juridinis asmuo, arba vardas, </w:t>
      </w:r>
    </w:p>
    <w:p w14:paraId="304207F5" w14:textId="77777777" w:rsidR="00E879F8" w:rsidRPr="001518EE" w:rsidRDefault="00E879F8" w:rsidP="00E879F8">
      <w:pPr>
        <w:tabs>
          <w:tab w:val="center" w:pos="5400"/>
        </w:tabs>
        <w:jc w:val="center"/>
        <w:rPr>
          <w:sz w:val="16"/>
          <w:szCs w:val="16"/>
        </w:rPr>
      </w:pPr>
      <w:r w:rsidRPr="001518EE">
        <w:rPr>
          <w:sz w:val="16"/>
          <w:szCs w:val="16"/>
        </w:rPr>
        <w:t xml:space="preserve">pavardė,  gyvenamosios vietos adresas, jeigu nuomininkas yra fizinis asmuo) </w:t>
      </w:r>
      <w:r w:rsidRPr="001518EE">
        <w:rPr>
          <w:b/>
          <w:sz w:val="16"/>
          <w:szCs w:val="16"/>
        </w:rPr>
        <w:tab/>
      </w:r>
    </w:p>
    <w:p w14:paraId="70380091" w14:textId="77777777" w:rsidR="00E879F8" w:rsidRPr="001518EE" w:rsidRDefault="00E879F8" w:rsidP="00E879F8">
      <w:pPr>
        <w:tabs>
          <w:tab w:val="right" w:leader="underscore" w:pos="9638"/>
        </w:tabs>
        <w:jc w:val="both"/>
      </w:pPr>
      <w:r w:rsidRPr="001518EE">
        <w:t>atstovaujamas</w:t>
      </w:r>
      <w:r w:rsidRPr="001518EE">
        <w:tab/>
        <w:t>,</w:t>
      </w:r>
    </w:p>
    <w:p w14:paraId="2F7AAE37" w14:textId="77777777" w:rsidR="00E879F8" w:rsidRPr="001518EE" w:rsidRDefault="00E879F8" w:rsidP="00E879F8">
      <w:pPr>
        <w:tabs>
          <w:tab w:val="right" w:leader="underscore" w:pos="9638"/>
        </w:tabs>
        <w:jc w:val="center"/>
        <w:rPr>
          <w:strike/>
          <w:sz w:val="16"/>
          <w:szCs w:val="16"/>
        </w:rPr>
      </w:pPr>
      <w:r w:rsidRPr="001518EE">
        <w:rPr>
          <w:sz w:val="16"/>
          <w:szCs w:val="16"/>
        </w:rPr>
        <w:t>(atstovo pareigos vardas, pavardė)</w:t>
      </w:r>
    </w:p>
    <w:p w14:paraId="107A516B" w14:textId="77777777" w:rsidR="00E879F8" w:rsidRPr="001518EE" w:rsidRDefault="00E879F8" w:rsidP="00E879F8">
      <w:pPr>
        <w:tabs>
          <w:tab w:val="right" w:leader="underscore" w:pos="9638"/>
        </w:tabs>
        <w:jc w:val="both"/>
        <w:rPr>
          <w:b/>
          <w:szCs w:val="18"/>
        </w:rPr>
      </w:pPr>
      <w:r w:rsidRPr="001518EE">
        <w:rPr>
          <w:szCs w:val="18"/>
        </w:rPr>
        <w:t>veikiančio pagal</w:t>
      </w:r>
      <w:r w:rsidRPr="001518EE">
        <w:rPr>
          <w:b/>
          <w:szCs w:val="18"/>
        </w:rPr>
        <w:t xml:space="preserve"> ___________________________________________________________________</w:t>
      </w:r>
    </w:p>
    <w:p w14:paraId="3F923CC1" w14:textId="77777777" w:rsidR="00E879F8" w:rsidRPr="001518EE" w:rsidRDefault="00E879F8" w:rsidP="00E879F8">
      <w:pPr>
        <w:tabs>
          <w:tab w:val="right" w:leader="underscore" w:pos="9638"/>
        </w:tabs>
        <w:jc w:val="both"/>
        <w:rPr>
          <w:sz w:val="16"/>
          <w:szCs w:val="16"/>
        </w:rPr>
      </w:pPr>
      <w:r w:rsidRPr="001518EE">
        <w:rPr>
          <w:szCs w:val="18"/>
        </w:rPr>
        <w:t xml:space="preserve">                               </w:t>
      </w:r>
      <w:r w:rsidRPr="001518EE">
        <w:rPr>
          <w:sz w:val="16"/>
          <w:szCs w:val="16"/>
        </w:rPr>
        <w:t>(atstovavimo pagrindas, dokumento data, numeris)</w:t>
      </w:r>
    </w:p>
    <w:p w14:paraId="68318B82" w14:textId="77777777" w:rsidR="00E879F8" w:rsidRPr="001518EE" w:rsidRDefault="00E879F8" w:rsidP="00E879F8">
      <w:pPr>
        <w:tabs>
          <w:tab w:val="right" w:leader="underscore" w:pos="9638"/>
        </w:tabs>
        <w:jc w:val="both"/>
        <w:rPr>
          <w:sz w:val="16"/>
          <w:szCs w:val="16"/>
        </w:rPr>
      </w:pPr>
    </w:p>
    <w:p w14:paraId="4FC1DA6F" w14:textId="77777777" w:rsidR="00E879F8" w:rsidRPr="001518EE" w:rsidRDefault="00E879F8" w:rsidP="00E879F8">
      <w:pPr>
        <w:jc w:val="both"/>
      </w:pPr>
      <w:r w:rsidRPr="001518EE">
        <w:t>remdamiesi ____ m. _________ __ d. sudaryta Savivaldybės ilgalaikio materialiojo turto nuomos sutartimi Nr. _____, perduoda</w:t>
      </w:r>
      <w:r w:rsidRPr="001518EE">
        <w:rPr>
          <w:b/>
        </w:rPr>
        <w:t xml:space="preserve"> </w:t>
      </w:r>
      <w:r w:rsidRPr="001518EE">
        <w:t>ir priima Savivaldybės materialųjį</w:t>
      </w:r>
      <w:r w:rsidRPr="001518EE">
        <w:rPr>
          <w:b/>
        </w:rPr>
        <w:t xml:space="preserve"> </w:t>
      </w:r>
      <w:r w:rsidRPr="001518EE">
        <w:t>turtą (</w:t>
      </w:r>
      <w:r w:rsidRPr="001518EE">
        <w:rPr>
          <w:sz w:val="16"/>
          <w:szCs w:val="16"/>
        </w:rPr>
        <w:t>perduodamo turto pavadinimas ir apibūdinimas: ilgalaikio materialiojo turto – inventorinis numeris, įsigijimo ir likutinės vertės, nekilnojamojo turto ir kito nekilnojamojo daikto – adresas, pavadinimas , unikalus numeris, statinio pažymėjimas plane,  bendras statinio plotas, tūris,  arba kiti statiniams būdingi geometriniai parametrai, išnuomojamo turto plotas ir indeksai, naudojimo paskirtis, turto įsigijimo kaina ir</w:t>
      </w:r>
      <w:r w:rsidRPr="001518EE">
        <w:rPr>
          <w:b/>
          <w:sz w:val="16"/>
          <w:szCs w:val="16"/>
        </w:rPr>
        <w:t xml:space="preserve"> </w:t>
      </w:r>
      <w:r w:rsidRPr="001518EE">
        <w:rPr>
          <w:sz w:val="16"/>
          <w:szCs w:val="16"/>
        </w:rPr>
        <w:t>likutinė vertė, trumpalaikio materialiojo turto įsigijo vertė ir kt.; būklė</w:t>
      </w:r>
      <w:r w:rsidRPr="001518EE">
        <w:t>).</w:t>
      </w:r>
    </w:p>
    <w:p w14:paraId="5AE5B6DB" w14:textId="77777777" w:rsidR="00E879F8" w:rsidRPr="001518EE" w:rsidRDefault="00E879F8" w:rsidP="00E879F8">
      <w:pPr>
        <w:jc w:val="both"/>
        <w:rPr>
          <w:strike/>
        </w:rPr>
      </w:pPr>
    </w:p>
    <w:p w14:paraId="13B990ED" w14:textId="7D2B7C61" w:rsidR="001B2A98" w:rsidRPr="001518EE" w:rsidRDefault="001B2A98" w:rsidP="00E879F8">
      <w:pPr>
        <w:jc w:val="both"/>
        <w:rPr>
          <w:strike/>
        </w:rPr>
      </w:pPr>
      <w:r w:rsidRPr="001518EE">
        <w:t>Aktas surašomas vienu dokumento egzemplioriumi ir pasirašomas Šalių atstovų elektroniniais parašais.</w:t>
      </w:r>
    </w:p>
    <w:p w14:paraId="39A4C3EE" w14:textId="77777777" w:rsidR="00E879F8" w:rsidRPr="001518EE" w:rsidRDefault="00E879F8" w:rsidP="00E879F8">
      <w:pPr>
        <w:ind w:firstLine="720"/>
        <w:jc w:val="both"/>
      </w:pPr>
      <w:r w:rsidRPr="001518EE">
        <w:t xml:space="preserve"> </w:t>
      </w:r>
    </w:p>
    <w:p w14:paraId="00FD492C" w14:textId="77777777" w:rsidR="00E879F8" w:rsidRPr="001518EE" w:rsidRDefault="00E879F8" w:rsidP="00E879F8">
      <w:pPr>
        <w:ind w:firstLine="720"/>
        <w:jc w:val="both"/>
      </w:pPr>
      <w:r w:rsidRPr="001518EE">
        <w:t xml:space="preserve">Perdavė </w:t>
      </w:r>
    </w:p>
    <w:p w14:paraId="0FECC9F2" w14:textId="4ECAF3E5" w:rsidR="00E879F8" w:rsidRPr="001518EE" w:rsidRDefault="00E879F8" w:rsidP="00E879F8">
      <w:pPr>
        <w:tabs>
          <w:tab w:val="left" w:pos="6120"/>
          <w:tab w:val="left" w:pos="7440"/>
        </w:tabs>
        <w:ind w:firstLine="720"/>
        <w:jc w:val="both"/>
      </w:pPr>
      <w:r w:rsidRPr="001518EE">
        <w:t xml:space="preserve">____________________________ </w:t>
      </w:r>
      <w:r w:rsidRPr="001518EE">
        <w:tab/>
      </w:r>
      <w:r w:rsidR="001518EE">
        <w:tab/>
      </w:r>
      <w:r w:rsidR="001518EE" w:rsidRPr="001518EE">
        <w:t xml:space="preserve"> </w:t>
      </w:r>
      <w:r w:rsidRPr="001518EE">
        <w:t xml:space="preserve">(Vardas ir pavardė) </w:t>
      </w:r>
    </w:p>
    <w:p w14:paraId="0A0BFBCC" w14:textId="77777777" w:rsidR="00E879F8" w:rsidRPr="001518EE" w:rsidRDefault="00E879F8" w:rsidP="00E879F8">
      <w:pPr>
        <w:ind w:firstLine="720"/>
        <w:jc w:val="both"/>
      </w:pPr>
      <w:r w:rsidRPr="001518EE">
        <w:t xml:space="preserve">(nuomotojo atstovo pareigų pavadinimas) </w:t>
      </w:r>
    </w:p>
    <w:p w14:paraId="7DAF0CF2" w14:textId="77777777" w:rsidR="001B2A98" w:rsidRPr="001518EE" w:rsidRDefault="001B2A98" w:rsidP="00E879F8">
      <w:pPr>
        <w:tabs>
          <w:tab w:val="left" w:pos="6120"/>
        </w:tabs>
        <w:ind w:firstLine="720"/>
        <w:jc w:val="both"/>
        <w:rPr>
          <w:strike/>
        </w:rPr>
      </w:pPr>
    </w:p>
    <w:p w14:paraId="4A64F479" w14:textId="01E3BA50" w:rsidR="00E879F8" w:rsidRPr="001518EE" w:rsidRDefault="00E879F8" w:rsidP="00E879F8">
      <w:pPr>
        <w:ind w:firstLine="720"/>
        <w:jc w:val="both"/>
      </w:pPr>
      <w:r w:rsidRPr="001518EE">
        <w:t xml:space="preserve">Priėmė </w:t>
      </w:r>
    </w:p>
    <w:p w14:paraId="1E03A98A" w14:textId="2E26A25E" w:rsidR="00E879F8" w:rsidRPr="001518EE" w:rsidRDefault="00E879F8" w:rsidP="00E879F8">
      <w:pPr>
        <w:tabs>
          <w:tab w:val="left" w:pos="6120"/>
          <w:tab w:val="left" w:pos="7440"/>
        </w:tabs>
        <w:ind w:firstLine="720"/>
        <w:jc w:val="both"/>
      </w:pPr>
      <w:r w:rsidRPr="001518EE">
        <w:t xml:space="preserve">____________________________ </w:t>
      </w:r>
      <w:r w:rsidRPr="001518EE">
        <w:tab/>
      </w:r>
      <w:r w:rsidR="001518EE">
        <w:tab/>
      </w:r>
      <w:r w:rsidRPr="001518EE">
        <w:t xml:space="preserve">(Vardas ir pavardė) </w:t>
      </w:r>
    </w:p>
    <w:p w14:paraId="0D8BD5F9" w14:textId="77777777" w:rsidR="00E879F8" w:rsidRPr="001518EE" w:rsidRDefault="00E879F8" w:rsidP="00E879F8">
      <w:pPr>
        <w:ind w:firstLine="720"/>
        <w:jc w:val="both"/>
      </w:pPr>
      <w:r w:rsidRPr="001518EE">
        <w:t xml:space="preserve">(nuomininko ar jo atstovo pareigų pavadinimas) </w:t>
      </w:r>
    </w:p>
    <w:p w14:paraId="32FB74F2" w14:textId="77777777" w:rsidR="00E879F8" w:rsidRPr="001518EE" w:rsidRDefault="00E879F8" w:rsidP="00E879F8">
      <w:pPr>
        <w:spacing w:line="360" w:lineRule="auto"/>
        <w:jc w:val="center"/>
      </w:pPr>
      <w:r w:rsidRPr="001518EE">
        <w:t>_________________________________</w:t>
      </w:r>
    </w:p>
    <w:p w14:paraId="73C23636" w14:textId="77777777" w:rsidR="00E879F8" w:rsidRDefault="00E879F8" w:rsidP="00E879F8">
      <w:pPr>
        <w:spacing w:line="360" w:lineRule="auto"/>
        <w:jc w:val="both"/>
      </w:pPr>
    </w:p>
    <w:p w14:paraId="4476A39C" w14:textId="166F6D05" w:rsidR="001518EE" w:rsidRPr="001518EE" w:rsidRDefault="00BB72F0" w:rsidP="00BB72F0">
      <w:r>
        <w:br w:type="page"/>
      </w:r>
    </w:p>
    <w:p w14:paraId="7CA6AEB3" w14:textId="77777777" w:rsidR="00E879F8" w:rsidRPr="001518EE" w:rsidRDefault="00E879F8" w:rsidP="00BB72F0">
      <w:pPr>
        <w:ind w:left="5245"/>
        <w:jc w:val="both"/>
      </w:pPr>
      <w:r w:rsidRPr="001518EE">
        <w:lastRenderedPageBreak/>
        <w:t xml:space="preserve">Anykščių rajono savivaldybės </w:t>
      </w:r>
    </w:p>
    <w:p w14:paraId="2188F740" w14:textId="77777777" w:rsidR="00E879F8" w:rsidRPr="001518EE" w:rsidRDefault="00E879F8" w:rsidP="00BB72F0">
      <w:pPr>
        <w:ind w:left="5245"/>
        <w:jc w:val="both"/>
      </w:pPr>
      <w:r w:rsidRPr="001518EE">
        <w:t>ilgalaikio materialiojo turto viešojo</w:t>
      </w:r>
    </w:p>
    <w:p w14:paraId="1E820D39" w14:textId="77777777" w:rsidR="00E879F8" w:rsidRPr="001518EE" w:rsidRDefault="00E879F8" w:rsidP="00BB72F0">
      <w:pPr>
        <w:ind w:left="5245"/>
        <w:jc w:val="both"/>
      </w:pPr>
      <w:r w:rsidRPr="001518EE">
        <w:t>nuomos konkurso ir nuomos be konkurso</w:t>
      </w:r>
    </w:p>
    <w:p w14:paraId="7E41F54E" w14:textId="77777777" w:rsidR="00E879F8" w:rsidRPr="001518EE" w:rsidRDefault="00E879F8" w:rsidP="00BB72F0">
      <w:pPr>
        <w:ind w:left="5245"/>
        <w:jc w:val="both"/>
      </w:pPr>
      <w:r w:rsidRPr="001518EE">
        <w:t>organizavimo ir vykdymo tvarkos aprašo</w:t>
      </w:r>
    </w:p>
    <w:p w14:paraId="436CBAFB" w14:textId="77777777" w:rsidR="00E879F8" w:rsidRPr="001518EE" w:rsidRDefault="00E879F8" w:rsidP="00BB72F0">
      <w:pPr>
        <w:ind w:left="5245"/>
        <w:jc w:val="both"/>
      </w:pPr>
      <w:r w:rsidRPr="001518EE">
        <w:t xml:space="preserve">3 priedas       </w:t>
      </w:r>
    </w:p>
    <w:p w14:paraId="3D4DFC96" w14:textId="77777777" w:rsidR="00E879F8" w:rsidRPr="001518EE" w:rsidRDefault="00E879F8" w:rsidP="00E879F8">
      <w:pPr>
        <w:ind w:left="5812"/>
        <w:jc w:val="both"/>
      </w:pPr>
    </w:p>
    <w:p w14:paraId="14361723" w14:textId="77777777" w:rsidR="00E879F8" w:rsidRPr="001518EE" w:rsidRDefault="00E879F8" w:rsidP="00E879F8">
      <w:pPr>
        <w:spacing w:line="360" w:lineRule="auto"/>
        <w:jc w:val="center"/>
        <w:rPr>
          <w:b/>
        </w:rPr>
      </w:pPr>
      <w:r w:rsidRPr="001518EE">
        <w:rPr>
          <w:b/>
        </w:rPr>
        <w:t>(Savivaldybės ilgalaikio materialiojo turto trumpalaikės nuomos pavyzdinė sutarties forma)</w:t>
      </w:r>
    </w:p>
    <w:p w14:paraId="7A224F49" w14:textId="77777777" w:rsidR="00E879F8" w:rsidRPr="001518EE" w:rsidRDefault="00E879F8" w:rsidP="00E879F8">
      <w:pPr>
        <w:spacing w:line="360" w:lineRule="auto"/>
        <w:jc w:val="center"/>
        <w:rPr>
          <w:b/>
        </w:rPr>
      </w:pPr>
    </w:p>
    <w:p w14:paraId="11489EDB" w14:textId="77777777" w:rsidR="00E879F8" w:rsidRPr="001518EE" w:rsidRDefault="00E879F8" w:rsidP="00E879F8">
      <w:pPr>
        <w:pStyle w:val="Antrat1"/>
        <w:rPr>
          <w:b/>
          <w:sz w:val="28"/>
          <w:szCs w:val="24"/>
        </w:rPr>
      </w:pPr>
      <w:r w:rsidRPr="001518EE">
        <w:rPr>
          <w:b/>
          <w:szCs w:val="24"/>
        </w:rPr>
        <w:t>SAVIVALDYBĖS ILGALAIKIO MATERIALIOJO TURTO TRUMPALAIKĖS NUOMOS</w:t>
      </w:r>
    </w:p>
    <w:p w14:paraId="2A02EA70" w14:textId="77777777" w:rsidR="00E879F8" w:rsidRPr="001518EE" w:rsidRDefault="00E879F8" w:rsidP="00E879F8">
      <w:pPr>
        <w:jc w:val="center"/>
        <w:rPr>
          <w:b/>
        </w:rPr>
      </w:pPr>
      <w:r w:rsidRPr="001518EE">
        <w:rPr>
          <w:b/>
          <w:bCs/>
        </w:rPr>
        <w:t>SUTARTIS</w:t>
      </w:r>
    </w:p>
    <w:p w14:paraId="4CE88AFA" w14:textId="77777777" w:rsidR="00E879F8" w:rsidRPr="001518EE" w:rsidRDefault="00E879F8" w:rsidP="00E879F8">
      <w:pPr>
        <w:jc w:val="center"/>
      </w:pPr>
    </w:p>
    <w:p w14:paraId="10286CD1" w14:textId="77777777" w:rsidR="00E879F8" w:rsidRPr="001518EE" w:rsidRDefault="00E879F8" w:rsidP="00E879F8">
      <w:pPr>
        <w:jc w:val="center"/>
      </w:pPr>
      <w:r w:rsidRPr="001518EE">
        <w:t>_____ m.________ ____ d. Nr. ___</w:t>
      </w:r>
    </w:p>
    <w:p w14:paraId="79E35927" w14:textId="77777777" w:rsidR="00E879F8" w:rsidRPr="001518EE" w:rsidRDefault="00E879F8" w:rsidP="00E879F8">
      <w:pPr>
        <w:jc w:val="center"/>
      </w:pPr>
      <w:r w:rsidRPr="001518EE">
        <w:t>________________________________</w:t>
      </w:r>
    </w:p>
    <w:p w14:paraId="21E01518" w14:textId="77777777" w:rsidR="00E879F8" w:rsidRPr="001518EE" w:rsidRDefault="00E879F8" w:rsidP="00E879F8">
      <w:pPr>
        <w:jc w:val="center"/>
        <w:rPr>
          <w:szCs w:val="18"/>
        </w:rPr>
      </w:pPr>
      <w:r w:rsidRPr="001518EE">
        <w:rPr>
          <w:szCs w:val="18"/>
        </w:rPr>
        <w:t>(sudarymo vieta)</w:t>
      </w:r>
    </w:p>
    <w:p w14:paraId="2C961129" w14:textId="77777777" w:rsidR="00E879F8" w:rsidRPr="001518EE" w:rsidRDefault="00E879F8" w:rsidP="00E879F8">
      <w:pPr>
        <w:ind w:firstLine="720"/>
        <w:jc w:val="both"/>
        <w:rPr>
          <w:szCs w:val="18"/>
        </w:rPr>
      </w:pPr>
      <w:r w:rsidRPr="001518EE">
        <w:rPr>
          <w:szCs w:val="18"/>
        </w:rPr>
        <w:t xml:space="preserve"> </w:t>
      </w:r>
    </w:p>
    <w:p w14:paraId="141D2AC3" w14:textId="77777777" w:rsidR="00E879F8" w:rsidRPr="001518EE" w:rsidRDefault="00E879F8" w:rsidP="00E879F8">
      <w:pPr>
        <w:tabs>
          <w:tab w:val="right" w:leader="underscore" w:pos="9638"/>
        </w:tabs>
        <w:ind w:firstLine="720"/>
        <w:jc w:val="both"/>
      </w:pPr>
      <w:r w:rsidRPr="001518EE">
        <w:t xml:space="preserve">Nuomotojas </w:t>
      </w:r>
      <w:r w:rsidRPr="001518EE">
        <w:tab/>
        <w:t>,</w:t>
      </w:r>
    </w:p>
    <w:p w14:paraId="3DFE3EA7" w14:textId="77777777" w:rsidR="00E879F8" w:rsidRPr="001518EE" w:rsidRDefault="00E879F8" w:rsidP="00E879F8">
      <w:pPr>
        <w:tabs>
          <w:tab w:val="center" w:pos="5760"/>
        </w:tabs>
        <w:jc w:val="both"/>
        <w:rPr>
          <w:sz w:val="16"/>
          <w:szCs w:val="16"/>
        </w:rPr>
      </w:pPr>
      <w:r w:rsidRPr="001518EE">
        <w:rPr>
          <w:szCs w:val="18"/>
        </w:rPr>
        <w:tab/>
        <w:t xml:space="preserve"> </w:t>
      </w:r>
      <w:r w:rsidRPr="001518EE">
        <w:rPr>
          <w:sz w:val="16"/>
          <w:szCs w:val="16"/>
        </w:rPr>
        <w:t xml:space="preserve"> (turto valdytojo teisinė forma, pavadinimas, kodas ir registracijos adresas) </w:t>
      </w:r>
    </w:p>
    <w:p w14:paraId="5DB64EE7" w14:textId="77777777" w:rsidR="00E879F8" w:rsidRPr="001518EE" w:rsidRDefault="00E879F8" w:rsidP="00E879F8">
      <w:pPr>
        <w:tabs>
          <w:tab w:val="right" w:leader="underscore" w:pos="9638"/>
        </w:tabs>
        <w:jc w:val="both"/>
      </w:pPr>
      <w:r w:rsidRPr="001518EE">
        <w:t>atstovaujamas (-a) ______</w:t>
      </w:r>
      <w:r w:rsidRPr="001518EE">
        <w:tab/>
        <w:t>,</w:t>
      </w:r>
    </w:p>
    <w:p w14:paraId="35FDE3A3" w14:textId="77777777" w:rsidR="00E879F8" w:rsidRPr="001518EE" w:rsidRDefault="00E879F8" w:rsidP="00E879F8">
      <w:pPr>
        <w:tabs>
          <w:tab w:val="right" w:leader="underscore" w:pos="9638"/>
        </w:tabs>
        <w:jc w:val="both"/>
      </w:pPr>
      <w:r w:rsidRPr="001518EE">
        <w:t xml:space="preserve">                                                                     </w:t>
      </w:r>
      <w:r w:rsidRPr="001518EE">
        <w:rPr>
          <w:sz w:val="16"/>
          <w:szCs w:val="16"/>
        </w:rPr>
        <w:t xml:space="preserve"> (pareigos, vardas, pavardė) </w:t>
      </w:r>
    </w:p>
    <w:p w14:paraId="6812B762" w14:textId="77777777" w:rsidR="00E879F8" w:rsidRPr="001518EE" w:rsidRDefault="00E879F8" w:rsidP="00E879F8">
      <w:pPr>
        <w:tabs>
          <w:tab w:val="right" w:leader="underscore" w:pos="9638"/>
        </w:tabs>
        <w:jc w:val="both"/>
      </w:pPr>
      <w:r w:rsidRPr="001518EE">
        <w:t>veikiančio (-</w:t>
      </w:r>
      <w:proofErr w:type="spellStart"/>
      <w:r w:rsidRPr="001518EE">
        <w:t>ios</w:t>
      </w:r>
      <w:proofErr w:type="spellEnd"/>
      <w:r w:rsidRPr="001518EE">
        <w:t>)</w:t>
      </w:r>
      <w:r w:rsidRPr="001518EE">
        <w:rPr>
          <w:b/>
        </w:rPr>
        <w:t xml:space="preserve"> </w:t>
      </w:r>
      <w:r w:rsidRPr="001518EE">
        <w:t>pagal ___________________________________________________________,</w:t>
      </w:r>
    </w:p>
    <w:p w14:paraId="31121C45" w14:textId="77777777" w:rsidR="00E879F8" w:rsidRPr="001518EE" w:rsidRDefault="00E879F8" w:rsidP="00E879F8">
      <w:pPr>
        <w:tabs>
          <w:tab w:val="center" w:pos="6360"/>
        </w:tabs>
        <w:jc w:val="both"/>
        <w:rPr>
          <w:sz w:val="16"/>
          <w:szCs w:val="16"/>
        </w:rPr>
      </w:pPr>
      <w:r w:rsidRPr="001518EE">
        <w:tab/>
      </w:r>
      <w:r w:rsidRPr="001518EE">
        <w:rPr>
          <w:sz w:val="16"/>
          <w:szCs w:val="16"/>
        </w:rPr>
        <w:t xml:space="preserve">(atstovavimo pagrindas, dokumento data ir numeris) </w:t>
      </w:r>
    </w:p>
    <w:p w14:paraId="1ED34B99" w14:textId="77777777" w:rsidR="00E879F8" w:rsidRPr="001518EE" w:rsidRDefault="00E879F8" w:rsidP="00E879F8">
      <w:pPr>
        <w:tabs>
          <w:tab w:val="right" w:leader="underscore" w:pos="9638"/>
        </w:tabs>
        <w:jc w:val="both"/>
      </w:pPr>
      <w:r w:rsidRPr="001518EE">
        <w:t xml:space="preserve">ir nuomininkas </w:t>
      </w:r>
      <w:r w:rsidRPr="001518EE">
        <w:tab/>
      </w:r>
    </w:p>
    <w:p w14:paraId="2B07FFD4" w14:textId="77777777" w:rsidR="00E879F8" w:rsidRPr="001518EE" w:rsidRDefault="00E879F8" w:rsidP="00E879F8">
      <w:pPr>
        <w:tabs>
          <w:tab w:val="center" w:pos="5520"/>
        </w:tabs>
        <w:jc w:val="center"/>
        <w:rPr>
          <w:sz w:val="16"/>
          <w:szCs w:val="16"/>
        </w:rPr>
      </w:pPr>
      <w:r w:rsidRPr="001518EE">
        <w:rPr>
          <w:sz w:val="16"/>
          <w:szCs w:val="16"/>
        </w:rPr>
        <w:t>(teisinė forma, pavadinimas, kodas ir registracijos adresas, jeigu nuomininkas yra juridinis asmuo arba vardas, pavardė,  gyvenamosios vietos</w:t>
      </w:r>
    </w:p>
    <w:p w14:paraId="6CEE3A49" w14:textId="77777777" w:rsidR="00E879F8" w:rsidRPr="001518EE" w:rsidRDefault="00E879F8" w:rsidP="00E879F8">
      <w:pPr>
        <w:tabs>
          <w:tab w:val="center" w:pos="5520"/>
        </w:tabs>
        <w:jc w:val="center"/>
        <w:rPr>
          <w:strike/>
          <w:sz w:val="16"/>
          <w:szCs w:val="16"/>
        </w:rPr>
      </w:pPr>
      <w:r w:rsidRPr="001518EE">
        <w:rPr>
          <w:sz w:val="16"/>
          <w:szCs w:val="16"/>
        </w:rPr>
        <w:t xml:space="preserve"> adresas, jeigu nuomininkas yra fizinis asmuo)</w:t>
      </w:r>
    </w:p>
    <w:p w14:paraId="0A3EED4C" w14:textId="77777777" w:rsidR="00E879F8" w:rsidRPr="001518EE" w:rsidRDefault="00E879F8" w:rsidP="00E879F8">
      <w:pPr>
        <w:pStyle w:val="Pagrindinistekstas"/>
        <w:ind w:firstLine="720"/>
        <w:rPr>
          <w:szCs w:val="18"/>
        </w:rPr>
      </w:pPr>
    </w:p>
    <w:p w14:paraId="2B2229F1" w14:textId="77777777" w:rsidR="00E879F8" w:rsidRPr="001518EE" w:rsidRDefault="00E879F8" w:rsidP="00E879F8">
      <w:pPr>
        <w:pStyle w:val="Pagrindinistekstas"/>
        <w:tabs>
          <w:tab w:val="right" w:leader="underscore" w:pos="9638"/>
        </w:tabs>
      </w:pPr>
      <w:r w:rsidRPr="001518EE">
        <w:t>atstovaujamas (-a), _________________________________________________________________________________</w:t>
      </w:r>
    </w:p>
    <w:p w14:paraId="58AFD844" w14:textId="77777777" w:rsidR="00E879F8" w:rsidRPr="001518EE" w:rsidRDefault="00E879F8" w:rsidP="00E879F8">
      <w:pPr>
        <w:pStyle w:val="Pagrindinistekstas"/>
        <w:tabs>
          <w:tab w:val="right" w:leader="underscore" w:pos="9638"/>
        </w:tabs>
        <w:jc w:val="center"/>
        <w:rPr>
          <w:sz w:val="16"/>
          <w:szCs w:val="16"/>
        </w:rPr>
      </w:pPr>
      <w:r w:rsidRPr="001518EE">
        <w:rPr>
          <w:sz w:val="16"/>
          <w:szCs w:val="16"/>
        </w:rPr>
        <w:t>(atstovo vardas, pavardė, pareigos)</w:t>
      </w:r>
    </w:p>
    <w:p w14:paraId="6D08A11C" w14:textId="77777777" w:rsidR="00E879F8" w:rsidRPr="001518EE" w:rsidRDefault="00E879F8" w:rsidP="00E879F8">
      <w:pPr>
        <w:tabs>
          <w:tab w:val="center" w:pos="4800"/>
        </w:tabs>
        <w:jc w:val="both"/>
        <w:rPr>
          <w:b/>
          <w:szCs w:val="18"/>
        </w:rPr>
      </w:pPr>
      <w:r w:rsidRPr="001518EE">
        <w:rPr>
          <w:szCs w:val="18"/>
        </w:rPr>
        <w:t>veikiančio(-</w:t>
      </w:r>
      <w:proofErr w:type="spellStart"/>
      <w:r w:rsidRPr="001518EE">
        <w:rPr>
          <w:szCs w:val="18"/>
        </w:rPr>
        <w:t>ios</w:t>
      </w:r>
      <w:proofErr w:type="spellEnd"/>
      <w:r w:rsidRPr="001518EE">
        <w:rPr>
          <w:szCs w:val="18"/>
        </w:rPr>
        <w:t>) pagal</w:t>
      </w:r>
      <w:r w:rsidRPr="001518EE">
        <w:rPr>
          <w:b/>
          <w:szCs w:val="18"/>
        </w:rPr>
        <w:t xml:space="preserve"> ___________________________________________________________________</w:t>
      </w:r>
    </w:p>
    <w:p w14:paraId="7F19AB66" w14:textId="77777777" w:rsidR="00E879F8" w:rsidRPr="001518EE" w:rsidRDefault="00E879F8" w:rsidP="00E879F8">
      <w:pPr>
        <w:tabs>
          <w:tab w:val="center" w:pos="4800"/>
        </w:tabs>
        <w:jc w:val="both"/>
        <w:rPr>
          <w:sz w:val="16"/>
          <w:szCs w:val="16"/>
        </w:rPr>
      </w:pPr>
      <w:r w:rsidRPr="001518EE">
        <w:rPr>
          <w:szCs w:val="18"/>
        </w:rPr>
        <w:t xml:space="preserve">                                                      </w:t>
      </w:r>
      <w:r w:rsidRPr="001518EE">
        <w:rPr>
          <w:sz w:val="16"/>
          <w:szCs w:val="16"/>
        </w:rPr>
        <w:t>(atstovavimo pagrindas, dokumento data ir numeris)</w:t>
      </w:r>
    </w:p>
    <w:p w14:paraId="16D16E8E" w14:textId="77777777" w:rsidR="00E879F8" w:rsidRPr="001518EE" w:rsidRDefault="00E879F8" w:rsidP="00E879F8">
      <w:pPr>
        <w:spacing w:line="360" w:lineRule="auto"/>
        <w:jc w:val="both"/>
      </w:pPr>
      <w:r w:rsidRPr="001518EE">
        <w:t>vadovaudamiesi nuomos be konkurso būdu rezultatais ar turto valdytojo _____ m. _______ d. įsakymu Nr. ____, sudaro šią Savivaldybės  ilgalaikio materialiojo turto trumpalaikės nuomos</w:t>
      </w:r>
      <w:r w:rsidRPr="001518EE">
        <w:rPr>
          <w:b/>
        </w:rPr>
        <w:t xml:space="preserve"> </w:t>
      </w:r>
      <w:r w:rsidRPr="001518EE">
        <w:t>sutartį (toliau – Sutartis). Toliau Sutartyje nuomotojas ir nuomininkas kiekvienas atskirai gali būti vadinami šalimi, o abu kartu – šalimis.</w:t>
      </w:r>
    </w:p>
    <w:p w14:paraId="7B8AF2DB" w14:textId="77777777" w:rsidR="00E879F8" w:rsidRPr="001518EE" w:rsidRDefault="00E879F8" w:rsidP="00E879F8">
      <w:pPr>
        <w:jc w:val="center"/>
        <w:rPr>
          <w:b/>
        </w:rPr>
      </w:pPr>
      <w:r w:rsidRPr="001518EE">
        <w:rPr>
          <w:b/>
        </w:rPr>
        <w:t>I SKYRIUS</w:t>
      </w:r>
    </w:p>
    <w:p w14:paraId="1C93C162" w14:textId="77777777" w:rsidR="00E879F8" w:rsidRPr="001518EE" w:rsidRDefault="00E879F8" w:rsidP="00E879F8">
      <w:pPr>
        <w:pStyle w:val="Sraopastraipa"/>
        <w:ind w:left="0"/>
        <w:jc w:val="center"/>
        <w:rPr>
          <w:b/>
        </w:rPr>
      </w:pPr>
      <w:r w:rsidRPr="001518EE">
        <w:rPr>
          <w:b/>
        </w:rPr>
        <w:t>SUTARTIES DALYKAS</w:t>
      </w:r>
    </w:p>
    <w:p w14:paraId="6B6E8FF6" w14:textId="77777777" w:rsidR="00E879F8" w:rsidRPr="001518EE" w:rsidRDefault="00E879F8" w:rsidP="00E879F8">
      <w:pPr>
        <w:ind w:firstLine="720"/>
        <w:jc w:val="both"/>
      </w:pPr>
      <w:r w:rsidRPr="001518EE">
        <w:t xml:space="preserve"> </w:t>
      </w:r>
    </w:p>
    <w:p w14:paraId="0B95B586" w14:textId="77777777" w:rsidR="00E879F8" w:rsidRPr="001518EE" w:rsidRDefault="00E879F8" w:rsidP="00E879F8">
      <w:pPr>
        <w:tabs>
          <w:tab w:val="right" w:leader="underscore" w:pos="9638"/>
        </w:tabs>
        <w:ind w:firstLine="720"/>
        <w:jc w:val="both"/>
      </w:pPr>
      <w:r w:rsidRPr="001518EE">
        <w:t xml:space="preserve">1.1. Nuomotojas įsipareigoja perduoti nuomininkui Savivaldybės materialųjį turtą (toliau – turtas) </w:t>
      </w:r>
    </w:p>
    <w:p w14:paraId="0961918D" w14:textId="77777777" w:rsidR="00E879F8" w:rsidRPr="001518EE" w:rsidRDefault="00E879F8" w:rsidP="00E879F8">
      <w:pPr>
        <w:tabs>
          <w:tab w:val="right" w:leader="underscore" w:pos="9638"/>
        </w:tabs>
        <w:jc w:val="both"/>
      </w:pPr>
      <w:r w:rsidRPr="001518EE">
        <w:t>___________________________________________________________________________________</w:t>
      </w:r>
    </w:p>
    <w:p w14:paraId="7F1986B7" w14:textId="77777777" w:rsidR="00E879F8" w:rsidRPr="001518EE" w:rsidRDefault="00E879F8" w:rsidP="00E879F8">
      <w:pPr>
        <w:jc w:val="center"/>
        <w:rPr>
          <w:strike/>
          <w:sz w:val="16"/>
          <w:szCs w:val="16"/>
        </w:rPr>
      </w:pPr>
      <w:r w:rsidRPr="001518EE">
        <w:rPr>
          <w:sz w:val="16"/>
          <w:szCs w:val="16"/>
        </w:rPr>
        <w:t>(nuomojamo turto pavadinimas ir apibūdinimas: ilgalaikio materialiojo turto – inventorinis numeris, įsigijimo ir likutinės vertės, nekilnojamojo turto ir kito nekilnojamojo daikto – adresas, pavadinimas, unikalus numeris, statinio pažymėjimas plane, bendras statinio plotas, tūris, arba kiti statiniams būdingi geometriniai parametrai, išnuomojamo turto plotas ir indeksai, naudojimo paskirtis, turto įsigijimo kaina ir</w:t>
      </w:r>
      <w:r w:rsidRPr="001518EE">
        <w:rPr>
          <w:b/>
          <w:sz w:val="16"/>
          <w:szCs w:val="16"/>
        </w:rPr>
        <w:t xml:space="preserve"> </w:t>
      </w:r>
      <w:r w:rsidRPr="001518EE">
        <w:rPr>
          <w:sz w:val="16"/>
          <w:szCs w:val="16"/>
        </w:rPr>
        <w:t>likutinė vertė, trumpalaikio materialiojo turto įsigijo vertė ir kt.)</w:t>
      </w:r>
    </w:p>
    <w:p w14:paraId="1152190A" w14:textId="77777777" w:rsidR="00E879F8" w:rsidRPr="001518EE" w:rsidRDefault="00E879F8" w:rsidP="00E879F8">
      <w:pPr>
        <w:tabs>
          <w:tab w:val="right" w:leader="underscore" w:pos="9638"/>
        </w:tabs>
        <w:spacing w:line="360" w:lineRule="auto"/>
        <w:jc w:val="both"/>
      </w:pPr>
      <w:r w:rsidRPr="001518EE">
        <w:t>naudoti ir laikinai valdyti už nuomos mokestį, o nuomininkas įsipareigoja priimti turtą ir už jį mokėti nuomos mokestį.</w:t>
      </w:r>
    </w:p>
    <w:p w14:paraId="1597402B" w14:textId="77777777" w:rsidR="00E879F8" w:rsidRPr="001518EE" w:rsidRDefault="00E879F8" w:rsidP="00E879F8">
      <w:pPr>
        <w:tabs>
          <w:tab w:val="right" w:leader="underscore" w:pos="9638"/>
        </w:tabs>
        <w:ind w:firstLine="720"/>
        <w:rPr>
          <w:b/>
          <w:sz w:val="16"/>
          <w:szCs w:val="18"/>
        </w:rPr>
      </w:pPr>
    </w:p>
    <w:p w14:paraId="6685798D" w14:textId="77777777" w:rsidR="00E879F8" w:rsidRPr="001518EE" w:rsidRDefault="00E879F8" w:rsidP="00E879F8">
      <w:pPr>
        <w:tabs>
          <w:tab w:val="right" w:leader="underscore" w:pos="9638"/>
        </w:tabs>
        <w:ind w:firstLine="720"/>
      </w:pPr>
      <w:r w:rsidRPr="001518EE">
        <w:t>1.2. Turtas skirtas ________________________________________________ veiklai vykdyti.</w:t>
      </w:r>
    </w:p>
    <w:p w14:paraId="2994FE73" w14:textId="77777777" w:rsidR="00E879F8" w:rsidRPr="001518EE" w:rsidRDefault="00E879F8" w:rsidP="00E879F8">
      <w:pPr>
        <w:tabs>
          <w:tab w:val="right" w:leader="underscore" w:pos="9638"/>
        </w:tabs>
        <w:ind w:firstLine="720"/>
        <w:rPr>
          <w:sz w:val="16"/>
          <w:szCs w:val="16"/>
        </w:rPr>
      </w:pPr>
      <w:r w:rsidRPr="001518EE">
        <w:t xml:space="preserve">                                             </w:t>
      </w:r>
      <w:r w:rsidRPr="001518EE">
        <w:rPr>
          <w:sz w:val="16"/>
          <w:szCs w:val="16"/>
        </w:rPr>
        <w:t>(nurodyti turto naudojimo paskirtį)</w:t>
      </w:r>
    </w:p>
    <w:p w14:paraId="53F24EA7" w14:textId="77777777" w:rsidR="00E879F8" w:rsidRPr="001518EE" w:rsidRDefault="00E879F8" w:rsidP="00E879F8">
      <w:pPr>
        <w:tabs>
          <w:tab w:val="right" w:leader="underscore" w:pos="9638"/>
        </w:tabs>
        <w:ind w:firstLine="720"/>
        <w:jc w:val="center"/>
        <w:rPr>
          <w:b/>
        </w:rPr>
      </w:pPr>
    </w:p>
    <w:p w14:paraId="11C04472" w14:textId="77777777" w:rsidR="00E879F8" w:rsidRPr="001518EE" w:rsidRDefault="00E879F8" w:rsidP="00E879F8">
      <w:pPr>
        <w:tabs>
          <w:tab w:val="right" w:leader="underscore" w:pos="9638"/>
        </w:tabs>
        <w:ind w:firstLine="720"/>
        <w:jc w:val="center"/>
        <w:rPr>
          <w:b/>
        </w:rPr>
      </w:pPr>
      <w:r w:rsidRPr="001518EE">
        <w:rPr>
          <w:b/>
        </w:rPr>
        <w:t>II SKYRIUS</w:t>
      </w:r>
    </w:p>
    <w:p w14:paraId="180E92D9" w14:textId="77777777" w:rsidR="00E879F8" w:rsidRPr="001518EE" w:rsidRDefault="00E879F8" w:rsidP="00E879F8">
      <w:pPr>
        <w:tabs>
          <w:tab w:val="right" w:leader="underscore" w:pos="9638"/>
        </w:tabs>
        <w:ind w:firstLine="720"/>
        <w:jc w:val="center"/>
        <w:rPr>
          <w:b/>
        </w:rPr>
      </w:pPr>
      <w:r w:rsidRPr="001518EE">
        <w:rPr>
          <w:b/>
        </w:rPr>
        <w:t>NUOMOS TERMINAS</w:t>
      </w:r>
    </w:p>
    <w:p w14:paraId="0224429D" w14:textId="77777777" w:rsidR="00E879F8" w:rsidRPr="001518EE" w:rsidRDefault="00E879F8" w:rsidP="00E879F8">
      <w:pPr>
        <w:tabs>
          <w:tab w:val="right" w:leader="underscore" w:pos="9638"/>
        </w:tabs>
        <w:ind w:firstLine="720"/>
        <w:jc w:val="center"/>
        <w:rPr>
          <w:b/>
        </w:rPr>
      </w:pPr>
    </w:p>
    <w:p w14:paraId="441C21DB" w14:textId="38640F41" w:rsidR="00E879F8" w:rsidRPr="001518EE" w:rsidRDefault="00E879F8" w:rsidP="00503106">
      <w:pPr>
        <w:tabs>
          <w:tab w:val="right" w:leader="underscore" w:pos="9638"/>
        </w:tabs>
        <w:spacing w:line="360" w:lineRule="auto"/>
        <w:ind w:firstLine="709"/>
        <w:jc w:val="both"/>
      </w:pPr>
      <w:r w:rsidRPr="001518EE">
        <w:t xml:space="preserve">2.1. Turto nuomos terminas nustatomas _____________________ d.  iki _________________ d.  </w:t>
      </w:r>
    </w:p>
    <w:p w14:paraId="064B9778" w14:textId="77777777" w:rsidR="00E879F8" w:rsidRPr="001518EE" w:rsidRDefault="00E879F8" w:rsidP="00E879F8">
      <w:pPr>
        <w:tabs>
          <w:tab w:val="right" w:leader="underscore" w:pos="9638"/>
        </w:tabs>
        <w:spacing w:line="360" w:lineRule="auto"/>
        <w:jc w:val="both"/>
      </w:pPr>
      <w:r w:rsidRPr="001518EE">
        <w:rPr>
          <w:sz w:val="16"/>
          <w:szCs w:val="16"/>
        </w:rPr>
        <w:t xml:space="preserve">                                                                                                  (skaičiais ir žodžiais)                                                         (skaičiais ir žodžiais)</w:t>
      </w:r>
    </w:p>
    <w:p w14:paraId="1CFE96F6" w14:textId="77777777" w:rsidR="00E879F8" w:rsidRPr="001518EE" w:rsidRDefault="00E879F8" w:rsidP="00E879F8">
      <w:pPr>
        <w:tabs>
          <w:tab w:val="right" w:leader="underscore" w:pos="9638"/>
        </w:tabs>
        <w:spacing w:line="360" w:lineRule="auto"/>
        <w:jc w:val="both"/>
      </w:pPr>
      <w:r w:rsidRPr="001518EE">
        <w:t xml:space="preserve">nuo turto perdavimo-priėmimo akto pasirašymo dienos.                             </w:t>
      </w:r>
    </w:p>
    <w:p w14:paraId="6DF20FF7" w14:textId="77777777" w:rsidR="00E879F8" w:rsidRPr="001518EE" w:rsidRDefault="00E879F8" w:rsidP="00E879F8">
      <w:pPr>
        <w:tabs>
          <w:tab w:val="right" w:leader="underscore" w:pos="9638"/>
        </w:tabs>
        <w:spacing w:line="360" w:lineRule="auto"/>
        <w:ind w:firstLine="720"/>
        <w:jc w:val="center"/>
        <w:rPr>
          <w:b/>
        </w:rPr>
      </w:pPr>
      <w:r w:rsidRPr="001518EE">
        <w:rPr>
          <w:b/>
        </w:rPr>
        <w:t>III SKYRIUS</w:t>
      </w:r>
    </w:p>
    <w:p w14:paraId="7A5B6433" w14:textId="77777777" w:rsidR="00E879F8" w:rsidRPr="001518EE" w:rsidRDefault="00E879F8" w:rsidP="00E879F8">
      <w:pPr>
        <w:tabs>
          <w:tab w:val="right" w:leader="underscore" w:pos="9638"/>
        </w:tabs>
        <w:ind w:firstLine="720"/>
        <w:jc w:val="center"/>
        <w:rPr>
          <w:b/>
        </w:rPr>
      </w:pPr>
      <w:r w:rsidRPr="001518EE">
        <w:rPr>
          <w:b/>
        </w:rPr>
        <w:t>NUOMOS MOKESTIS</w:t>
      </w:r>
    </w:p>
    <w:p w14:paraId="1F1FE0E8" w14:textId="77777777" w:rsidR="00E879F8" w:rsidRPr="001518EE" w:rsidRDefault="00E879F8" w:rsidP="00E879F8">
      <w:pPr>
        <w:tabs>
          <w:tab w:val="right" w:leader="underscore" w:pos="9638"/>
        </w:tabs>
        <w:ind w:firstLine="720"/>
        <w:jc w:val="center"/>
        <w:rPr>
          <w:b/>
        </w:rPr>
      </w:pPr>
    </w:p>
    <w:p w14:paraId="2503D8CF" w14:textId="77777777" w:rsidR="00E879F8" w:rsidRPr="001518EE" w:rsidRDefault="00E879F8" w:rsidP="00E879F8">
      <w:pPr>
        <w:tabs>
          <w:tab w:val="right" w:leader="underscore" w:pos="9638"/>
        </w:tabs>
        <w:ind w:firstLine="720"/>
        <w:jc w:val="both"/>
      </w:pPr>
      <w:r w:rsidRPr="001518EE">
        <w:t xml:space="preserve">3.1. Nuomininkas moka nuompinigius – </w:t>
      </w:r>
      <w:r w:rsidRPr="001518EE">
        <w:tab/>
      </w:r>
    </w:p>
    <w:p w14:paraId="1FA13D57" w14:textId="77777777" w:rsidR="00E879F8" w:rsidRPr="001518EE" w:rsidRDefault="00E879F8" w:rsidP="00E879F8">
      <w:pPr>
        <w:tabs>
          <w:tab w:val="center" w:pos="7680"/>
        </w:tabs>
        <w:ind w:firstLine="720"/>
        <w:jc w:val="both"/>
        <w:rPr>
          <w:sz w:val="16"/>
          <w:szCs w:val="16"/>
        </w:rPr>
      </w:pPr>
      <w:r w:rsidRPr="001518EE">
        <w:rPr>
          <w:szCs w:val="18"/>
        </w:rPr>
        <w:t xml:space="preserve">                 (</w:t>
      </w:r>
      <w:r w:rsidRPr="001518EE">
        <w:rPr>
          <w:sz w:val="16"/>
          <w:szCs w:val="16"/>
        </w:rPr>
        <w:t>įrašyti sumą skaičiais ir žodžiais, nurodant atskirai bendrą viso objekto nuomos kainą ir vieno kv. metro / kubo kainą)</w:t>
      </w:r>
    </w:p>
    <w:p w14:paraId="07BAF8AB" w14:textId="77777777" w:rsidR="00E879F8" w:rsidRPr="001518EE" w:rsidRDefault="00E879F8" w:rsidP="00E879F8">
      <w:pPr>
        <w:ind w:firstLine="720"/>
        <w:jc w:val="both"/>
        <w:rPr>
          <w:szCs w:val="18"/>
        </w:rPr>
      </w:pPr>
    </w:p>
    <w:p w14:paraId="2AE2653B" w14:textId="77777777" w:rsidR="00E879F8" w:rsidRPr="001518EE" w:rsidRDefault="00E879F8" w:rsidP="00E879F8">
      <w:pPr>
        <w:tabs>
          <w:tab w:val="right" w:leader="underscore" w:pos="9638"/>
        </w:tabs>
        <w:spacing w:line="360" w:lineRule="auto"/>
        <w:jc w:val="both"/>
        <w:rPr>
          <w:szCs w:val="20"/>
        </w:rPr>
      </w:pPr>
      <w:r w:rsidRPr="001518EE">
        <w:rPr>
          <w:szCs w:val="20"/>
        </w:rPr>
        <w:tab/>
        <w:t xml:space="preserve"> </w:t>
      </w:r>
      <w:r w:rsidRPr="001518EE">
        <w:t xml:space="preserve">Eur. Tuo atveju, kai nuomininkas </w:t>
      </w:r>
    </w:p>
    <w:p w14:paraId="4A52493F" w14:textId="77777777" w:rsidR="00E879F8" w:rsidRPr="001518EE" w:rsidRDefault="00E879F8" w:rsidP="00E879F8">
      <w:pPr>
        <w:spacing w:line="360" w:lineRule="auto"/>
        <w:jc w:val="both"/>
      </w:pPr>
      <w:r w:rsidRPr="001518EE">
        <w:t xml:space="preserve">yra PVM mokėtojas, – su PVM </w:t>
      </w:r>
      <w:r w:rsidRPr="001518EE">
        <w:rPr>
          <w:sz w:val="20"/>
          <w:szCs w:val="20"/>
        </w:rPr>
        <w:t>(</w:t>
      </w:r>
      <w:r w:rsidRPr="001518EE">
        <w:rPr>
          <w:sz w:val="16"/>
          <w:szCs w:val="16"/>
        </w:rPr>
        <w:t>jeigu jis turi būti skaičiuojamas</w:t>
      </w:r>
      <w:r w:rsidRPr="001518EE">
        <w:rPr>
          <w:sz w:val="20"/>
          <w:szCs w:val="20"/>
        </w:rPr>
        <w:t>)</w:t>
      </w:r>
      <w:r w:rsidRPr="001518EE">
        <w:t xml:space="preserve"> ___________________ Eur.  </w:t>
      </w:r>
    </w:p>
    <w:p w14:paraId="51D0D44C" w14:textId="77777777" w:rsidR="00E879F8" w:rsidRPr="001518EE" w:rsidRDefault="00E879F8" w:rsidP="00E879F8">
      <w:pPr>
        <w:tabs>
          <w:tab w:val="right" w:leader="underscore" w:pos="9638"/>
        </w:tabs>
        <w:ind w:firstLine="720"/>
        <w:rPr>
          <w:sz w:val="16"/>
          <w:szCs w:val="16"/>
        </w:rPr>
      </w:pPr>
      <w:r w:rsidRPr="001518EE">
        <w:rPr>
          <w:sz w:val="16"/>
          <w:szCs w:val="16"/>
        </w:rPr>
        <w:t xml:space="preserve">                                                                                                                     (įrašyti sumą skaičiais ir žodžiais)</w:t>
      </w:r>
    </w:p>
    <w:p w14:paraId="536D3C5A" w14:textId="77777777" w:rsidR="00E879F8" w:rsidRPr="001518EE" w:rsidRDefault="00E879F8" w:rsidP="00E879F8">
      <w:pPr>
        <w:tabs>
          <w:tab w:val="right" w:leader="underscore" w:pos="9638"/>
        </w:tabs>
        <w:ind w:firstLine="720"/>
        <w:rPr>
          <w:sz w:val="16"/>
          <w:szCs w:val="16"/>
        </w:rPr>
      </w:pPr>
    </w:p>
    <w:p w14:paraId="20B1333F" w14:textId="77777777" w:rsidR="00E879F8" w:rsidRPr="001518EE" w:rsidRDefault="00E879F8" w:rsidP="00E879F8">
      <w:pPr>
        <w:tabs>
          <w:tab w:val="right" w:leader="underscore" w:pos="9638"/>
        </w:tabs>
        <w:spacing w:line="360" w:lineRule="auto"/>
        <w:ind w:firstLine="720"/>
      </w:pPr>
      <w:r w:rsidRPr="001518EE">
        <w:t xml:space="preserve">3.2. Nuomininkas sumoka nuomotojui nuompinigius per 5 (penkias) darbo dienas nuo Sutarties pasirašymo dienos pagal nuomotojo pateiktą sąskaitą.  </w:t>
      </w:r>
    </w:p>
    <w:p w14:paraId="4907B69A" w14:textId="77777777" w:rsidR="00E879F8" w:rsidRPr="001518EE" w:rsidRDefault="00E879F8" w:rsidP="00E879F8">
      <w:pPr>
        <w:tabs>
          <w:tab w:val="right" w:leader="underscore" w:pos="9638"/>
        </w:tabs>
        <w:spacing w:line="360" w:lineRule="auto"/>
        <w:ind w:firstLine="720"/>
        <w:jc w:val="both"/>
        <w:rPr>
          <w:szCs w:val="18"/>
        </w:rPr>
      </w:pPr>
      <w:r w:rsidRPr="001518EE">
        <w:rPr>
          <w:szCs w:val="18"/>
        </w:rPr>
        <w:t>3.3. Nuomininkas be nuompinigių, apmoka sąskaitas už šaltą ir karštą vandenį, elektros energiją, dujas, šilumos energiją ir kitas komunalines paslaugas (šiukšlių išvežimą, liftą, bendro naudojimo patalpų ir teritorijos valymą ir kitas paslaugas) (išbraukti netinkamą).</w:t>
      </w:r>
    </w:p>
    <w:p w14:paraId="47F50D0F" w14:textId="77777777" w:rsidR="00E879F8" w:rsidRPr="001518EE" w:rsidRDefault="00E879F8" w:rsidP="00E879F8">
      <w:pPr>
        <w:spacing w:line="360" w:lineRule="auto"/>
        <w:ind w:firstLine="720"/>
        <w:jc w:val="both"/>
      </w:pPr>
      <w:r w:rsidRPr="001518EE">
        <w:t>3.4. Nuomininkas nuomotojo ir (arba) paslaugų teikėjų pateiktas sąskaitas už Sutarties 3.3 papunktyje nurodytas paslaugas sumoka per 5 (penkias) darbo dienas nuo sąskaitų gavimo arba pagal atskirą susitarimą.</w:t>
      </w:r>
    </w:p>
    <w:p w14:paraId="1F02CD7F" w14:textId="77777777" w:rsidR="00E879F8" w:rsidRPr="001518EE" w:rsidRDefault="00E879F8" w:rsidP="00E879F8">
      <w:pPr>
        <w:spacing w:line="360" w:lineRule="auto"/>
        <w:ind w:firstLine="720"/>
        <w:jc w:val="both"/>
      </w:pPr>
      <w:r w:rsidRPr="001518EE">
        <w:t>3.5. Nuompinigiai ir mokėjimai už Sutarties 3.3 papunktyje nurodytas paslaugas pradedami skaičiuoti nuo turto perdavimo-priėmimo akto pasirašymo dienos.</w:t>
      </w:r>
    </w:p>
    <w:p w14:paraId="49923AD5" w14:textId="77777777" w:rsidR="00E879F8" w:rsidRPr="001518EE" w:rsidRDefault="00E879F8" w:rsidP="00E879F8">
      <w:pPr>
        <w:ind w:firstLine="720"/>
        <w:jc w:val="both"/>
      </w:pPr>
    </w:p>
    <w:p w14:paraId="09E7D1FA" w14:textId="77777777" w:rsidR="00E879F8" w:rsidRPr="001518EE" w:rsidRDefault="00E879F8" w:rsidP="00E879F8">
      <w:pPr>
        <w:ind w:firstLine="720"/>
        <w:jc w:val="center"/>
        <w:rPr>
          <w:b/>
        </w:rPr>
      </w:pPr>
      <w:r w:rsidRPr="001518EE">
        <w:rPr>
          <w:b/>
        </w:rPr>
        <w:t>IV SKYRIUS</w:t>
      </w:r>
    </w:p>
    <w:p w14:paraId="1D6F1A12" w14:textId="77777777" w:rsidR="00E879F8" w:rsidRPr="001518EE" w:rsidRDefault="00E879F8" w:rsidP="00E879F8">
      <w:pPr>
        <w:jc w:val="center"/>
        <w:rPr>
          <w:b/>
        </w:rPr>
      </w:pPr>
      <w:r w:rsidRPr="001518EE">
        <w:rPr>
          <w:b/>
        </w:rPr>
        <w:t>ŠALIŲ TEISĖS IR PAREIGOS</w:t>
      </w:r>
    </w:p>
    <w:p w14:paraId="4A47EB7F" w14:textId="77777777" w:rsidR="00E879F8" w:rsidRPr="001518EE" w:rsidRDefault="00E879F8" w:rsidP="00E879F8">
      <w:pPr>
        <w:ind w:firstLine="720"/>
        <w:jc w:val="both"/>
      </w:pPr>
      <w:r w:rsidRPr="001518EE">
        <w:t xml:space="preserve"> </w:t>
      </w:r>
    </w:p>
    <w:p w14:paraId="44224180" w14:textId="77777777" w:rsidR="00E879F8" w:rsidRPr="001518EE" w:rsidRDefault="00E879F8" w:rsidP="00E879F8">
      <w:pPr>
        <w:spacing w:line="360" w:lineRule="auto"/>
        <w:ind w:firstLine="720"/>
        <w:jc w:val="both"/>
      </w:pPr>
      <w:r w:rsidRPr="001518EE">
        <w:t xml:space="preserve">4.1. Nuomotojas įsipareigoja: </w:t>
      </w:r>
    </w:p>
    <w:p w14:paraId="7137A796" w14:textId="77777777" w:rsidR="00E879F8" w:rsidRPr="001518EE" w:rsidRDefault="00E879F8" w:rsidP="00E879F8">
      <w:pPr>
        <w:spacing w:line="360" w:lineRule="auto"/>
        <w:ind w:firstLine="720"/>
        <w:jc w:val="both"/>
      </w:pPr>
      <w:r w:rsidRPr="001518EE">
        <w:t>4.1.1. per 1 (vieną) darbo dieną nuo Sutarties pasirašymo perduoti nuomininkui Sutarties</w:t>
      </w:r>
      <w:r w:rsidRPr="001518EE">
        <w:rPr>
          <w:b/>
        </w:rPr>
        <w:t xml:space="preserve"> </w:t>
      </w:r>
      <w:r w:rsidRPr="001518EE">
        <w:t>1.1 papunktyje nurodytą</w:t>
      </w:r>
      <w:r w:rsidRPr="001518EE">
        <w:rPr>
          <w:b/>
        </w:rPr>
        <w:t xml:space="preserve"> </w:t>
      </w:r>
      <w:r w:rsidRPr="001518EE">
        <w:t xml:space="preserve">turtą pagal perdavimo-priėmimo aktą, kuris yra šios Sutarties priedas; </w:t>
      </w:r>
    </w:p>
    <w:p w14:paraId="7F250865" w14:textId="77777777" w:rsidR="00E879F8" w:rsidRPr="001518EE" w:rsidRDefault="00E879F8" w:rsidP="00E879F8">
      <w:pPr>
        <w:spacing w:line="360" w:lineRule="auto"/>
        <w:ind w:firstLine="720"/>
        <w:jc w:val="both"/>
      </w:pPr>
      <w:r w:rsidRPr="001518EE">
        <w:t>4.1.2. pasibaigus Sutarties galiojimo terminui arba Sutartį nutraukus prieš terminą, priimti iš nuomininko turtą.</w:t>
      </w:r>
    </w:p>
    <w:p w14:paraId="4AC001E7" w14:textId="77777777" w:rsidR="00E879F8" w:rsidRPr="001518EE" w:rsidRDefault="00E879F8" w:rsidP="00E879F8">
      <w:pPr>
        <w:spacing w:line="360" w:lineRule="auto"/>
        <w:ind w:firstLine="720"/>
        <w:jc w:val="both"/>
        <w:rPr>
          <w:strike/>
        </w:rPr>
      </w:pPr>
      <w:r w:rsidRPr="001518EE">
        <w:t xml:space="preserve">4.2. Nuomotojas turi teisę Sutarties galiojo laikotarpiu tikrinti išnuomotą turtą, taip pat turi kitų teisių ir pareigų, nustatytų Sutartyje ir teisės aktuose. </w:t>
      </w:r>
    </w:p>
    <w:p w14:paraId="4315D475" w14:textId="77777777" w:rsidR="00E879F8" w:rsidRPr="001518EE" w:rsidRDefault="00E879F8" w:rsidP="00E879F8">
      <w:pPr>
        <w:spacing w:line="360" w:lineRule="auto"/>
        <w:ind w:firstLine="720"/>
        <w:jc w:val="both"/>
      </w:pPr>
      <w:r w:rsidRPr="001518EE">
        <w:t xml:space="preserve">4.3. Nuomininkas įsipareigoja: </w:t>
      </w:r>
    </w:p>
    <w:p w14:paraId="378468AB" w14:textId="77777777" w:rsidR="00E879F8" w:rsidRPr="001518EE" w:rsidRDefault="00E879F8" w:rsidP="00E879F8">
      <w:pPr>
        <w:spacing w:line="360" w:lineRule="auto"/>
        <w:ind w:firstLine="720"/>
        <w:jc w:val="both"/>
      </w:pPr>
      <w:r w:rsidRPr="001518EE">
        <w:lastRenderedPageBreak/>
        <w:t xml:space="preserve">4.3.1. per 1 (vieną) darbo dieną nuo Sutarties pasirašymo priimti Sutarties 1.1 papunktyje nurodytą turtą pagal turto perdavimo-priėmimo aktą; </w:t>
      </w:r>
    </w:p>
    <w:p w14:paraId="6DB02BA1" w14:textId="77777777" w:rsidR="00E879F8" w:rsidRPr="001518EE" w:rsidRDefault="00E879F8" w:rsidP="00E879F8">
      <w:pPr>
        <w:spacing w:line="360" w:lineRule="auto"/>
        <w:ind w:firstLine="720"/>
        <w:jc w:val="both"/>
      </w:pPr>
      <w:r w:rsidRPr="001518EE">
        <w:t>4.3.2. laiku sumokėti pagal Sutartį priklausančias įmokas ir nuomos mokestį;</w:t>
      </w:r>
    </w:p>
    <w:p w14:paraId="1A86B295" w14:textId="77777777" w:rsidR="00E879F8" w:rsidRPr="001518EE" w:rsidRDefault="00E879F8" w:rsidP="00E879F8">
      <w:pPr>
        <w:spacing w:line="360" w:lineRule="auto"/>
        <w:ind w:firstLine="720"/>
        <w:jc w:val="both"/>
      </w:pPr>
      <w:r w:rsidRPr="001518EE">
        <w:t>4.3.3. naudoti turtą pagal paskirtį, nurodytą Sutarties 1.2 papunktyje, vadovautis nustatytais</w:t>
      </w:r>
      <w:r w:rsidRPr="001518EE">
        <w:rPr>
          <w:b/>
        </w:rPr>
        <w:t xml:space="preserve"> </w:t>
      </w:r>
      <w:r w:rsidRPr="001518EE">
        <w:t>šios</w:t>
      </w:r>
      <w:r w:rsidRPr="001518EE">
        <w:rPr>
          <w:b/>
        </w:rPr>
        <w:t xml:space="preserve"> </w:t>
      </w:r>
      <w:r w:rsidRPr="001518EE">
        <w:t>paskirties turto priežiūros, priešgaisrinės saugos ir sanitariniais reikalavimais, užtikrinti jo gerą būklę</w:t>
      </w:r>
      <w:r w:rsidRPr="001518EE">
        <w:rPr>
          <w:b/>
        </w:rPr>
        <w:t xml:space="preserve"> </w:t>
      </w:r>
      <w:r w:rsidRPr="001518EE">
        <w:t xml:space="preserve">(atsižvelgdamas į normalų nusidėvėjimą), saugoti turtą nuo sugadinimo, dingimo; </w:t>
      </w:r>
    </w:p>
    <w:p w14:paraId="3C7DB19B" w14:textId="77777777" w:rsidR="00E879F8" w:rsidRPr="001518EE" w:rsidRDefault="00E879F8" w:rsidP="00E879F8">
      <w:pPr>
        <w:spacing w:line="360" w:lineRule="auto"/>
        <w:ind w:firstLine="720"/>
        <w:jc w:val="both"/>
      </w:pPr>
      <w:r w:rsidRPr="001518EE">
        <w:t>4.3.4. sudaryti nuomotojui sąlygas tikrinti nuomojamo turto būklę;</w:t>
      </w:r>
    </w:p>
    <w:p w14:paraId="3D1358FB" w14:textId="77777777" w:rsidR="00E879F8" w:rsidRPr="001518EE" w:rsidRDefault="00E879F8" w:rsidP="00E879F8">
      <w:pPr>
        <w:spacing w:line="360" w:lineRule="auto"/>
        <w:ind w:firstLine="720"/>
        <w:jc w:val="both"/>
        <w:rPr>
          <w:b/>
        </w:rPr>
      </w:pPr>
      <w:r w:rsidRPr="001518EE">
        <w:t>4.3.5. pasibaigus Sutarties galiojimo terminui, perduoti turtą per 1 (vieną) darbo dieną pagal turto perdavimo-priėmimo aktą tvarkingą, tokios pat būklės, kokios jis perduotas nuomininkui, atsižvelgdamas į fizinį turto nusidėvėjimą.</w:t>
      </w:r>
    </w:p>
    <w:p w14:paraId="2A496E93" w14:textId="77777777" w:rsidR="00E879F8" w:rsidRPr="001518EE" w:rsidRDefault="00E879F8" w:rsidP="00E879F8">
      <w:pPr>
        <w:spacing w:line="360" w:lineRule="auto"/>
        <w:ind w:firstLine="720"/>
        <w:jc w:val="both"/>
      </w:pPr>
      <w:r w:rsidRPr="001518EE">
        <w:t>4.4. Nuomininkas turi ir kitų teisių ir pareigų, numatytų Sutartyje ir teisės aktuose.</w:t>
      </w:r>
    </w:p>
    <w:p w14:paraId="5E23CBA0" w14:textId="77777777" w:rsidR="00E879F8" w:rsidRPr="001518EE" w:rsidRDefault="00E879F8" w:rsidP="00E879F8">
      <w:pPr>
        <w:spacing w:line="360" w:lineRule="auto"/>
        <w:ind w:firstLine="720"/>
        <w:jc w:val="both"/>
      </w:pPr>
      <w:r w:rsidRPr="001518EE">
        <w:t xml:space="preserve">4.5. Nuomininkas neturi teisės subnuomoti turto (ar jo dalies) ar suteikti tretiesiems asmenims kokių nors kitų teisių naudotis turtu (ar jo dalimi), perleisti savo teisių ar pareigų, atsiradusių iš šios  Sutarties, ar kitaip suvaržyti Sutartyje nustatytų turto nuomos teisių. </w:t>
      </w:r>
    </w:p>
    <w:p w14:paraId="1E47AB3E" w14:textId="77777777" w:rsidR="00E879F8" w:rsidRPr="001518EE" w:rsidRDefault="00E879F8" w:rsidP="00E879F8">
      <w:pPr>
        <w:spacing w:line="360" w:lineRule="auto"/>
        <w:ind w:firstLine="720"/>
        <w:jc w:val="center"/>
        <w:rPr>
          <w:b/>
        </w:rPr>
      </w:pPr>
      <w:r w:rsidRPr="001518EE">
        <w:rPr>
          <w:b/>
        </w:rPr>
        <w:t>V SKYRIUS</w:t>
      </w:r>
    </w:p>
    <w:p w14:paraId="3E813580" w14:textId="77777777" w:rsidR="00E879F8" w:rsidRPr="001518EE" w:rsidRDefault="00E879F8" w:rsidP="00E879F8">
      <w:pPr>
        <w:spacing w:line="360" w:lineRule="auto"/>
        <w:ind w:firstLine="720"/>
        <w:jc w:val="center"/>
        <w:rPr>
          <w:b/>
        </w:rPr>
      </w:pPr>
      <w:r w:rsidRPr="001518EE">
        <w:rPr>
          <w:b/>
        </w:rPr>
        <w:t>ŠALIŲ ATSAKOMYBĖ</w:t>
      </w:r>
    </w:p>
    <w:p w14:paraId="7DEE5061" w14:textId="77777777" w:rsidR="00E879F8" w:rsidRPr="001518EE" w:rsidRDefault="00E879F8" w:rsidP="00E879F8">
      <w:pPr>
        <w:ind w:firstLine="720"/>
        <w:jc w:val="both"/>
      </w:pPr>
      <w:r w:rsidRPr="001518EE">
        <w:t xml:space="preserve"> </w:t>
      </w:r>
    </w:p>
    <w:p w14:paraId="3A8E941F" w14:textId="77777777" w:rsidR="00E879F8" w:rsidRPr="001518EE" w:rsidRDefault="00E879F8" w:rsidP="00E879F8">
      <w:pPr>
        <w:spacing w:line="360" w:lineRule="auto"/>
        <w:ind w:firstLine="720"/>
        <w:jc w:val="both"/>
      </w:pPr>
      <w:r w:rsidRPr="001518EE">
        <w:t>5.1. Tuo atveju, jeigu nuomininkas turtą grąžina pavėluotai, nuomotojo reikalavimu, nuomininkas privalo sumokėti nuomos mokestį už visą laiką, kurį buvo pavėluota grąžinti turtą bei atlyginti dėl to susidariusius nuostolius.</w:t>
      </w:r>
    </w:p>
    <w:p w14:paraId="0AD53EE9" w14:textId="71AA0594" w:rsidR="00E879F8" w:rsidRPr="001518EE" w:rsidRDefault="00E879F8" w:rsidP="00503106">
      <w:pPr>
        <w:spacing w:line="360" w:lineRule="auto"/>
        <w:ind w:firstLine="720"/>
        <w:jc w:val="both"/>
      </w:pPr>
      <w:r w:rsidRPr="001518EE">
        <w:t>5.2</w:t>
      </w:r>
      <w:r w:rsidRPr="001518EE">
        <w:rPr>
          <w:b/>
        </w:rPr>
        <w:t>.</w:t>
      </w:r>
      <w:r w:rsidRPr="001518EE">
        <w:t xml:space="preserve"> Už turto pabloginimą nuomininkas atsako Lietuvos Respublikos civilinio kodekso 6.500</w:t>
      </w:r>
      <w:r w:rsidRPr="001518EE">
        <w:rPr>
          <w:b/>
        </w:rPr>
        <w:t xml:space="preserve"> </w:t>
      </w:r>
      <w:r w:rsidRPr="001518EE">
        <w:t>straipsnyje nustatyta tvarka.</w:t>
      </w:r>
    </w:p>
    <w:p w14:paraId="31DB155C" w14:textId="2EB98323" w:rsidR="00E879F8" w:rsidRPr="001518EE" w:rsidRDefault="00E879F8" w:rsidP="00503106">
      <w:pPr>
        <w:spacing w:line="360" w:lineRule="auto"/>
        <w:ind w:firstLine="720"/>
        <w:jc w:val="both"/>
      </w:pPr>
      <w:r w:rsidRPr="001518EE">
        <w:t>5.3. Nuomininkas, per Sutartyje nustatytus terminus nesumokėjęs nuompinigių, privalo mokėti nuomotojui 0,05 procento dydžio delspinigius nuo visos sumokėtos sumos už kiekvieną pavėluotą dieną.</w:t>
      </w:r>
    </w:p>
    <w:p w14:paraId="3CCF4469" w14:textId="77777777" w:rsidR="00E879F8" w:rsidRPr="001518EE" w:rsidRDefault="00E879F8" w:rsidP="00E879F8">
      <w:pPr>
        <w:spacing w:line="360" w:lineRule="auto"/>
        <w:ind w:firstLine="720"/>
        <w:jc w:val="center"/>
        <w:rPr>
          <w:b/>
        </w:rPr>
      </w:pPr>
      <w:r w:rsidRPr="001518EE">
        <w:rPr>
          <w:b/>
        </w:rPr>
        <w:t>VI SKYRIUS</w:t>
      </w:r>
    </w:p>
    <w:p w14:paraId="76804FC0" w14:textId="77777777" w:rsidR="00E879F8" w:rsidRPr="001518EE" w:rsidRDefault="00E879F8" w:rsidP="00E879F8">
      <w:pPr>
        <w:pStyle w:val="Antrat1"/>
        <w:rPr>
          <w:b/>
          <w:szCs w:val="24"/>
        </w:rPr>
      </w:pPr>
      <w:r w:rsidRPr="001518EE">
        <w:rPr>
          <w:b/>
          <w:szCs w:val="24"/>
        </w:rPr>
        <w:t>SUTARTIES GALIOJIMAS, PAKEITIMAS IR PASIBAIGIMAS</w:t>
      </w:r>
    </w:p>
    <w:p w14:paraId="33807043" w14:textId="77777777" w:rsidR="00E879F8" w:rsidRPr="001518EE" w:rsidRDefault="00E879F8" w:rsidP="00E879F8">
      <w:pPr>
        <w:rPr>
          <w:b/>
        </w:rPr>
      </w:pPr>
    </w:p>
    <w:p w14:paraId="615F8963" w14:textId="1DE8928F" w:rsidR="00E879F8" w:rsidRPr="001518EE" w:rsidRDefault="00E879F8" w:rsidP="00503106">
      <w:pPr>
        <w:spacing w:line="360" w:lineRule="auto"/>
        <w:ind w:firstLine="709"/>
        <w:jc w:val="both"/>
      </w:pPr>
      <w:r w:rsidRPr="001518EE">
        <w:t>6.1. Ši Sutartis įsigalioja jos pasirašymo dieną ir pasibaigia suėjus nuomos terminui. Sutarties pabaiga šios sutarties šalių neatleidžia nuo pareigos tinkamai įvykdyti įsipareigojimus, kylančius iš šios Sutarties.</w:t>
      </w:r>
    </w:p>
    <w:p w14:paraId="29268D02" w14:textId="404005CC" w:rsidR="00E879F8" w:rsidRPr="001518EE" w:rsidRDefault="00E879F8" w:rsidP="00503106">
      <w:pPr>
        <w:spacing w:line="360" w:lineRule="auto"/>
        <w:ind w:firstLine="709"/>
        <w:jc w:val="both"/>
      </w:pPr>
      <w:r w:rsidRPr="001518EE">
        <w:t xml:space="preserve">6.2. Visi Sutarties pakeitimai, papildymai ir priedai galioja, jeigu jie sudaryti raštu ir pasirašyti Sutarties šalių. </w:t>
      </w:r>
    </w:p>
    <w:p w14:paraId="46FC4ABC" w14:textId="2DD99BFD" w:rsidR="00E879F8" w:rsidRPr="001518EE" w:rsidRDefault="005B15D2" w:rsidP="00503106">
      <w:pPr>
        <w:spacing w:line="360" w:lineRule="auto"/>
        <w:ind w:firstLine="709"/>
        <w:jc w:val="both"/>
      </w:pPr>
      <w:r w:rsidRPr="001518EE">
        <w:t>6</w:t>
      </w:r>
      <w:r w:rsidR="00E879F8" w:rsidRPr="001518EE">
        <w:t xml:space="preserve">.3. Ši Sutartis gali būti nutraukiama prieš terminą vienašališkai nuomotojo iniciatyva, jei nuomininkas naudoja turtą ne tai paskirčiai, dėl kurios jis buvo išnuomotas, perleidžia išnuomotą </w:t>
      </w:r>
      <w:r w:rsidR="00E879F8" w:rsidRPr="001518EE">
        <w:lastRenderedPageBreak/>
        <w:t xml:space="preserve">turtą ar savo teises, ar pareigas, atsiradusias iš Sutarties, trečiajam asmeniui, ar kitaip suvaržo Sutartyje nustatytas turto nuomos teises, arba tyčia ar dėl neatsargumo blogina turto būklę. </w:t>
      </w:r>
    </w:p>
    <w:p w14:paraId="57CBF34D" w14:textId="77777777" w:rsidR="00E879F8" w:rsidRPr="001518EE" w:rsidRDefault="00E879F8" w:rsidP="00E879F8">
      <w:pPr>
        <w:spacing w:line="360" w:lineRule="auto"/>
        <w:ind w:firstLine="720"/>
        <w:jc w:val="both"/>
      </w:pPr>
      <w:r w:rsidRPr="001518EE">
        <w:t>6.4. Vienašališko Sutarties nutraukimo atveju, viena šalis kitą šalį įspėja apie Sutarties nutraukimą prieš 5 (penkias) darbo dienas. Vienašališkai Sutartis laikoma nutraukta pasibaigus įspėjimo terminui. Vienašališko sutarties nutraukimo atvejis ir Sutarties 2.1 papunktyje nustatyto termino pasibaigimas yra juridiniai faktai, nutraukiantys Sutartį.</w:t>
      </w:r>
    </w:p>
    <w:p w14:paraId="4641A51E" w14:textId="77777777" w:rsidR="00E879F8" w:rsidRPr="001518EE" w:rsidRDefault="00E879F8" w:rsidP="00E879F8">
      <w:pPr>
        <w:spacing w:line="360" w:lineRule="auto"/>
        <w:ind w:firstLine="720"/>
        <w:jc w:val="center"/>
        <w:rPr>
          <w:b/>
        </w:rPr>
      </w:pPr>
      <w:r w:rsidRPr="001518EE">
        <w:rPr>
          <w:b/>
        </w:rPr>
        <w:t>VII SKYRIUS</w:t>
      </w:r>
    </w:p>
    <w:p w14:paraId="5F684910" w14:textId="77777777" w:rsidR="00E879F8" w:rsidRPr="001518EE" w:rsidRDefault="00E879F8" w:rsidP="00E879F8">
      <w:pPr>
        <w:ind w:firstLine="720"/>
        <w:jc w:val="center"/>
        <w:rPr>
          <w:b/>
        </w:rPr>
      </w:pPr>
      <w:r w:rsidRPr="001518EE">
        <w:rPr>
          <w:b/>
        </w:rPr>
        <w:t>NENUGALIMOS JĖGOS (Force majeure) APLINKYBĖS</w:t>
      </w:r>
    </w:p>
    <w:p w14:paraId="3EC7CA7F" w14:textId="77777777" w:rsidR="00E879F8" w:rsidRPr="001518EE" w:rsidRDefault="00E879F8" w:rsidP="00E879F8">
      <w:pPr>
        <w:ind w:firstLine="720"/>
        <w:jc w:val="both"/>
        <w:rPr>
          <w:b/>
        </w:rPr>
      </w:pPr>
    </w:p>
    <w:p w14:paraId="11B04241" w14:textId="6A986DE4" w:rsidR="00E879F8" w:rsidRPr="001518EE" w:rsidRDefault="00E879F8" w:rsidP="00E879F8">
      <w:pPr>
        <w:spacing w:line="360" w:lineRule="auto"/>
        <w:ind w:firstLine="720"/>
        <w:jc w:val="both"/>
      </w:pPr>
      <w:r w:rsidRPr="001518EE">
        <w:t xml:space="preserve">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w:t>
      </w:r>
      <w:r w:rsidR="001B2A98" w:rsidRPr="001518EE">
        <w:t xml:space="preserve">taisyklių </w:t>
      </w:r>
      <w:r w:rsidRPr="001518EE">
        <w:t>patvirtinimo“.</w:t>
      </w:r>
    </w:p>
    <w:p w14:paraId="31EA8278" w14:textId="77777777" w:rsidR="00E879F8" w:rsidRPr="001518EE" w:rsidRDefault="00E879F8" w:rsidP="00E879F8">
      <w:pPr>
        <w:spacing w:line="360" w:lineRule="auto"/>
        <w:ind w:firstLine="720"/>
        <w:jc w:val="both"/>
        <w:rPr>
          <w:b/>
        </w:rPr>
      </w:pPr>
      <w:r w:rsidRPr="001518EE">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14:paraId="0C9BFAAE" w14:textId="77777777" w:rsidR="00E879F8" w:rsidRPr="001518EE" w:rsidRDefault="00E879F8" w:rsidP="00E879F8">
      <w:pPr>
        <w:ind w:firstLine="720"/>
        <w:jc w:val="center"/>
        <w:rPr>
          <w:b/>
        </w:rPr>
      </w:pPr>
    </w:p>
    <w:p w14:paraId="56ECAAD1" w14:textId="77777777" w:rsidR="00E879F8" w:rsidRPr="001518EE" w:rsidRDefault="00E879F8" w:rsidP="00E879F8">
      <w:pPr>
        <w:ind w:firstLine="720"/>
        <w:jc w:val="center"/>
        <w:rPr>
          <w:b/>
        </w:rPr>
      </w:pPr>
      <w:r w:rsidRPr="001518EE">
        <w:rPr>
          <w:b/>
        </w:rPr>
        <w:t>VIII SKYRIUS</w:t>
      </w:r>
    </w:p>
    <w:p w14:paraId="50620A50" w14:textId="77777777" w:rsidR="00E879F8" w:rsidRPr="001518EE" w:rsidRDefault="00E879F8" w:rsidP="00E879F8">
      <w:pPr>
        <w:ind w:firstLine="720"/>
        <w:jc w:val="center"/>
        <w:rPr>
          <w:b/>
        </w:rPr>
      </w:pPr>
    </w:p>
    <w:p w14:paraId="5C32789A" w14:textId="77777777" w:rsidR="00E879F8" w:rsidRPr="001518EE" w:rsidRDefault="00E879F8" w:rsidP="00E879F8">
      <w:pPr>
        <w:ind w:firstLine="720"/>
        <w:jc w:val="center"/>
        <w:rPr>
          <w:b/>
        </w:rPr>
      </w:pPr>
      <w:r w:rsidRPr="001518EE">
        <w:rPr>
          <w:b/>
        </w:rPr>
        <w:t>BAIGIAMOSIOS NUOSTATOS</w:t>
      </w:r>
    </w:p>
    <w:p w14:paraId="1749881C" w14:textId="77777777" w:rsidR="00E879F8" w:rsidRPr="001518EE" w:rsidRDefault="00E879F8" w:rsidP="00E879F8">
      <w:pPr>
        <w:ind w:firstLine="720"/>
        <w:jc w:val="center"/>
        <w:rPr>
          <w:b/>
        </w:rPr>
      </w:pPr>
    </w:p>
    <w:p w14:paraId="7AF75DAE" w14:textId="77777777" w:rsidR="00E879F8" w:rsidRPr="001518EE" w:rsidRDefault="00E879F8" w:rsidP="00E879F8">
      <w:pPr>
        <w:spacing w:line="360" w:lineRule="auto"/>
        <w:ind w:firstLine="720"/>
        <w:jc w:val="both"/>
      </w:pPr>
      <w:r w:rsidRPr="001518EE">
        <w:t>8.1. Pranešimai (informacija), susijusi su Sutartimi, privalo būti įforminami raštu ir laikomi tinkamai įteiktais, jeigu jie išsiųsti registruotu laišku, elektroniniu paštu (patvirtinus gavimą) arba kitomis priemonėmis, leidžiančioms fiksuoti pranešimo išsiuntimą. Pranešimai siunčiami Sutarties 9 skyriuje nurodytais adresais.</w:t>
      </w:r>
    </w:p>
    <w:p w14:paraId="7ED1CF4C" w14:textId="77777777" w:rsidR="00E879F8" w:rsidRPr="001518EE" w:rsidRDefault="00E879F8" w:rsidP="00E879F8">
      <w:pPr>
        <w:spacing w:line="360" w:lineRule="auto"/>
        <w:ind w:firstLine="720"/>
        <w:jc w:val="both"/>
      </w:pPr>
      <w:r w:rsidRPr="001518EE">
        <w:t xml:space="preserve">8.2. Bet koks ginčas, kylantis iš Sutarties ar susijęs su Sutartimi, kuris neišsprendžiamas derybų būdu, turi būti sprendžiamas teisme Lietuvos Respublikos įstatymų nustatyta tvarka. </w:t>
      </w:r>
    </w:p>
    <w:p w14:paraId="520A96D0" w14:textId="53A08D87" w:rsidR="00E879F8" w:rsidRPr="001518EE" w:rsidRDefault="00E879F8" w:rsidP="00E879F8">
      <w:pPr>
        <w:spacing w:line="360" w:lineRule="auto"/>
        <w:ind w:firstLine="720"/>
        <w:jc w:val="both"/>
      </w:pPr>
      <w:r w:rsidRPr="001518EE">
        <w:t xml:space="preserve">8.3. Sutartis surašoma </w:t>
      </w:r>
      <w:r w:rsidR="001B2A98" w:rsidRPr="001518EE">
        <w:t>vienu dokumento egzemplioriumi ir pasirašoma Šalių atstovų elektroniniais parašais</w:t>
      </w:r>
      <w:r w:rsidRPr="001518EE">
        <w:t xml:space="preserve">. </w:t>
      </w:r>
    </w:p>
    <w:p w14:paraId="7B487B4E" w14:textId="77777777" w:rsidR="00E879F8" w:rsidRPr="001518EE" w:rsidRDefault="00E879F8" w:rsidP="00E879F8">
      <w:pPr>
        <w:spacing w:line="360" w:lineRule="auto"/>
        <w:ind w:firstLine="720"/>
        <w:jc w:val="both"/>
      </w:pPr>
      <w:r w:rsidRPr="001518EE">
        <w:t>8.4.</w:t>
      </w:r>
      <w:r w:rsidRPr="001518EE">
        <w:rPr>
          <w:b/>
        </w:rPr>
        <w:t xml:space="preserve"> </w:t>
      </w:r>
      <w:r w:rsidRPr="001518EE">
        <w:t xml:space="preserve"> Sutarties priedai: </w:t>
      </w:r>
    </w:p>
    <w:p w14:paraId="26AF660F" w14:textId="77777777" w:rsidR="00E879F8" w:rsidRPr="001518EE" w:rsidRDefault="00E879F8" w:rsidP="00E879F8">
      <w:pPr>
        <w:spacing w:line="360" w:lineRule="auto"/>
        <w:ind w:firstLine="720"/>
        <w:jc w:val="both"/>
      </w:pPr>
      <w:r w:rsidRPr="001518EE">
        <w:t xml:space="preserve">8.4.1. Savivaldybės materialiojo turto perdavimo-priėmimo aktas; </w:t>
      </w:r>
    </w:p>
    <w:p w14:paraId="31EB17B4" w14:textId="77777777" w:rsidR="00E879F8" w:rsidRPr="001518EE" w:rsidRDefault="00E879F8" w:rsidP="00E879F8">
      <w:pPr>
        <w:ind w:firstLine="720"/>
        <w:jc w:val="both"/>
      </w:pPr>
      <w:r w:rsidRPr="001518EE">
        <w:lastRenderedPageBreak/>
        <w:t>8.4.2. _________________________________________________ .</w:t>
      </w:r>
    </w:p>
    <w:p w14:paraId="22F92E75" w14:textId="77777777" w:rsidR="00E879F8" w:rsidRPr="001518EE" w:rsidRDefault="00E879F8" w:rsidP="00E879F8">
      <w:pPr>
        <w:ind w:firstLine="720"/>
        <w:jc w:val="both"/>
        <w:rPr>
          <w:sz w:val="20"/>
          <w:szCs w:val="20"/>
        </w:rPr>
      </w:pPr>
      <w:r w:rsidRPr="001518EE">
        <w:t xml:space="preserve">                                     </w:t>
      </w:r>
      <w:r w:rsidRPr="001518EE">
        <w:rPr>
          <w:sz w:val="20"/>
          <w:szCs w:val="20"/>
        </w:rPr>
        <w:t>(kiti dokumentai)</w:t>
      </w:r>
    </w:p>
    <w:p w14:paraId="4C77FEB8" w14:textId="77777777" w:rsidR="00E879F8" w:rsidRPr="001518EE" w:rsidRDefault="00E879F8" w:rsidP="00E879F8">
      <w:pPr>
        <w:spacing w:line="360" w:lineRule="auto"/>
        <w:ind w:firstLine="720"/>
        <w:jc w:val="center"/>
        <w:rPr>
          <w:b/>
        </w:rPr>
      </w:pPr>
    </w:p>
    <w:p w14:paraId="3273A5DF" w14:textId="77777777" w:rsidR="00E879F8" w:rsidRPr="001518EE" w:rsidRDefault="00E879F8" w:rsidP="00E879F8">
      <w:pPr>
        <w:spacing w:line="360" w:lineRule="auto"/>
        <w:ind w:firstLine="720"/>
        <w:jc w:val="center"/>
        <w:rPr>
          <w:b/>
        </w:rPr>
      </w:pPr>
      <w:r w:rsidRPr="001518EE">
        <w:rPr>
          <w:b/>
        </w:rPr>
        <w:t>IX SKYRIUS</w:t>
      </w:r>
    </w:p>
    <w:p w14:paraId="19AF2B5D" w14:textId="77777777" w:rsidR="00E879F8" w:rsidRPr="001518EE" w:rsidRDefault="00E879F8" w:rsidP="00E879F8">
      <w:pPr>
        <w:ind w:firstLine="720"/>
        <w:jc w:val="center"/>
        <w:rPr>
          <w:b/>
        </w:rPr>
      </w:pPr>
      <w:r w:rsidRPr="001518EE">
        <w:rPr>
          <w:b/>
        </w:rPr>
        <w:t>SUTARTIES ŠALIŲ REKVIZITAI IR ADRESAI</w:t>
      </w:r>
    </w:p>
    <w:p w14:paraId="701F4FF8" w14:textId="77777777" w:rsidR="00E879F8" w:rsidRPr="001518EE" w:rsidRDefault="00E879F8" w:rsidP="00E879F8">
      <w:pPr>
        <w:ind w:firstLine="720"/>
        <w:jc w:val="both"/>
        <w:rPr>
          <w:strike/>
        </w:rPr>
      </w:pPr>
    </w:p>
    <w:p w14:paraId="7C4BDE57" w14:textId="77777777" w:rsidR="00E879F8" w:rsidRPr="001518EE" w:rsidRDefault="00E879F8" w:rsidP="00E879F8">
      <w:pPr>
        <w:tabs>
          <w:tab w:val="left" w:pos="5160"/>
        </w:tabs>
        <w:jc w:val="both"/>
      </w:pPr>
      <w:r w:rsidRPr="001518EE">
        <w:t xml:space="preserve">Nuomotojas </w:t>
      </w:r>
      <w:r w:rsidRPr="001518EE">
        <w:tab/>
        <w:t xml:space="preserve">Nuomininkas </w:t>
      </w:r>
    </w:p>
    <w:p w14:paraId="059DBC8D" w14:textId="79BBC41C" w:rsidR="00E879F8" w:rsidRPr="001518EE" w:rsidRDefault="00E879F8" w:rsidP="00E879F8">
      <w:pPr>
        <w:jc w:val="both"/>
      </w:pPr>
      <w:r w:rsidRPr="001518EE">
        <w:t>Pavadinimas</w:t>
      </w:r>
      <w:r w:rsidR="00F04932">
        <w:tab/>
      </w:r>
      <w:r w:rsidR="00F04932">
        <w:tab/>
      </w:r>
      <w:r w:rsidR="00F04932">
        <w:tab/>
      </w:r>
      <w:r w:rsidR="00F04932">
        <w:tab/>
      </w:r>
      <w:proofErr w:type="spellStart"/>
      <w:r w:rsidRPr="001518EE">
        <w:t>Pavadinimas</w:t>
      </w:r>
      <w:proofErr w:type="spellEnd"/>
      <w:r w:rsidRPr="001518EE">
        <w:t xml:space="preserve"> (fizinio asmens vardas ir pavardė)</w:t>
      </w:r>
    </w:p>
    <w:p w14:paraId="0F5713F7" w14:textId="174486E3" w:rsidR="00E879F8" w:rsidRPr="001518EE" w:rsidRDefault="00E879F8" w:rsidP="00E879F8">
      <w:pPr>
        <w:jc w:val="both"/>
      </w:pPr>
      <w:r w:rsidRPr="001518EE">
        <w:t xml:space="preserve">Adresas </w:t>
      </w:r>
      <w:r w:rsidR="00F04932">
        <w:tab/>
      </w:r>
      <w:r w:rsidR="00F04932">
        <w:tab/>
      </w:r>
      <w:r w:rsidR="00F04932">
        <w:tab/>
      </w:r>
      <w:r w:rsidR="00F04932">
        <w:tab/>
      </w:r>
      <w:proofErr w:type="spellStart"/>
      <w:r w:rsidRPr="001518EE">
        <w:t>Adresas</w:t>
      </w:r>
      <w:proofErr w:type="spellEnd"/>
    </w:p>
    <w:p w14:paraId="1AA59AB0" w14:textId="51C4BA09" w:rsidR="00E879F8" w:rsidRPr="001518EE" w:rsidRDefault="00E879F8" w:rsidP="00E879F8">
      <w:pPr>
        <w:jc w:val="both"/>
      </w:pPr>
      <w:r w:rsidRPr="001518EE">
        <w:t xml:space="preserve">Juridinio asmens kodas </w:t>
      </w:r>
      <w:r w:rsidR="00F04932">
        <w:tab/>
      </w:r>
      <w:r w:rsidR="00F04932">
        <w:tab/>
      </w:r>
      <w:r w:rsidR="00F04932">
        <w:tab/>
      </w:r>
      <w:r w:rsidRPr="001518EE">
        <w:t>Juridinio asmens kodas</w:t>
      </w:r>
    </w:p>
    <w:p w14:paraId="5E2C0F01" w14:textId="77777777" w:rsidR="00E879F8" w:rsidRPr="001518EE" w:rsidRDefault="00E879F8" w:rsidP="00E879F8">
      <w:pPr>
        <w:jc w:val="both"/>
        <w:rPr>
          <w:strike/>
        </w:rPr>
      </w:pPr>
    </w:p>
    <w:p w14:paraId="5B4874A0" w14:textId="7C6BA7E9" w:rsidR="00E879F8" w:rsidRPr="001518EE" w:rsidRDefault="00E879F8" w:rsidP="00E879F8">
      <w:pPr>
        <w:jc w:val="both"/>
      </w:pPr>
      <w:r w:rsidRPr="001518EE">
        <w:t xml:space="preserve">Atsiskaitomoji sąskaita </w:t>
      </w:r>
      <w:r w:rsidR="00F04932">
        <w:tab/>
      </w:r>
      <w:r w:rsidR="00F04932">
        <w:tab/>
      </w:r>
      <w:r w:rsidR="00F04932">
        <w:tab/>
        <w:t>A</w:t>
      </w:r>
      <w:r w:rsidRPr="001518EE">
        <w:t>tsiskaitomoji sąskaita</w:t>
      </w:r>
    </w:p>
    <w:p w14:paraId="05AF011C" w14:textId="77777777" w:rsidR="00E879F8" w:rsidRPr="001518EE" w:rsidRDefault="00E879F8" w:rsidP="00E879F8">
      <w:pPr>
        <w:jc w:val="both"/>
      </w:pPr>
    </w:p>
    <w:p w14:paraId="2F93DB4B" w14:textId="77777777" w:rsidR="00CF46B0" w:rsidRPr="001518EE" w:rsidRDefault="00CF46B0" w:rsidP="00CF46B0">
      <w:pPr>
        <w:spacing w:line="276" w:lineRule="auto"/>
        <w:jc w:val="both"/>
      </w:pPr>
      <w:r w:rsidRPr="001518EE">
        <w:t>(Pasirašančio asmens pareigos)</w:t>
      </w:r>
      <w:r w:rsidRPr="001518EE">
        <w:tab/>
      </w:r>
      <w:r w:rsidRPr="001518EE">
        <w:tab/>
        <w:t xml:space="preserve">(Pasirašančio asmens pareigos) </w:t>
      </w:r>
    </w:p>
    <w:p w14:paraId="565097FF" w14:textId="77777777" w:rsidR="00CF46B0" w:rsidRPr="001518EE" w:rsidRDefault="00CF46B0" w:rsidP="00CF46B0">
      <w:pPr>
        <w:spacing w:line="276" w:lineRule="auto"/>
        <w:jc w:val="both"/>
      </w:pPr>
    </w:p>
    <w:p w14:paraId="6CE403FA" w14:textId="77777777" w:rsidR="00CF46B0" w:rsidRPr="001518EE" w:rsidRDefault="00CF46B0" w:rsidP="00CF46B0">
      <w:pPr>
        <w:tabs>
          <w:tab w:val="left" w:pos="5160"/>
        </w:tabs>
        <w:spacing w:line="276" w:lineRule="auto"/>
        <w:jc w:val="both"/>
      </w:pPr>
      <w:r w:rsidRPr="001518EE">
        <w:t xml:space="preserve">(vardas ir pavardė) </w:t>
      </w:r>
      <w:r w:rsidRPr="001518EE">
        <w:tab/>
        <w:t>(vardas ir pavardė)</w:t>
      </w:r>
    </w:p>
    <w:p w14:paraId="5B1E0F78" w14:textId="77777777" w:rsidR="00E879F8" w:rsidRPr="001518EE" w:rsidRDefault="00E879F8" w:rsidP="00E879F8">
      <w:pPr>
        <w:jc w:val="both"/>
      </w:pPr>
    </w:p>
    <w:p w14:paraId="32988236" w14:textId="77777777" w:rsidR="00E879F8" w:rsidRPr="001518EE" w:rsidRDefault="00E879F8" w:rsidP="00E879F8">
      <w:pPr>
        <w:jc w:val="center"/>
      </w:pPr>
      <w:r w:rsidRPr="001518EE">
        <w:t>______________</w:t>
      </w:r>
    </w:p>
    <w:p w14:paraId="1FC8264A" w14:textId="77777777" w:rsidR="00E879F8" w:rsidRPr="001518EE" w:rsidRDefault="00E879F8" w:rsidP="00E879F8">
      <w:pPr>
        <w:jc w:val="center"/>
      </w:pPr>
    </w:p>
    <w:p w14:paraId="5C71A219" w14:textId="77777777" w:rsidR="00E879F8" w:rsidRPr="001518EE" w:rsidRDefault="00E879F8" w:rsidP="00E879F8">
      <w:pPr>
        <w:jc w:val="center"/>
      </w:pPr>
    </w:p>
    <w:p w14:paraId="0E648249" w14:textId="77777777" w:rsidR="00E879F8" w:rsidRPr="001518EE" w:rsidRDefault="00E879F8" w:rsidP="00E879F8"/>
    <w:p w14:paraId="40E6DEE5" w14:textId="77777777" w:rsidR="00E879F8" w:rsidRPr="001518EE" w:rsidRDefault="00E879F8" w:rsidP="00E879F8">
      <w:pPr>
        <w:spacing w:line="360" w:lineRule="auto"/>
      </w:pPr>
    </w:p>
    <w:p w14:paraId="7401CFC1" w14:textId="77777777" w:rsidR="00E879F8" w:rsidRPr="001518EE" w:rsidRDefault="00E879F8" w:rsidP="00E879F8">
      <w:pPr>
        <w:pStyle w:val="Pagrindinistekstas"/>
        <w:spacing w:line="360" w:lineRule="auto"/>
      </w:pPr>
    </w:p>
    <w:p w14:paraId="048C13C8" w14:textId="77777777" w:rsidR="00E879F8" w:rsidRPr="001518EE" w:rsidRDefault="00E879F8" w:rsidP="00E879F8">
      <w:pPr>
        <w:pStyle w:val="Pagrindinistekstas"/>
        <w:spacing w:line="360" w:lineRule="auto"/>
      </w:pPr>
    </w:p>
    <w:p w14:paraId="0CDF8C18" w14:textId="77777777" w:rsidR="00E879F8" w:rsidRPr="001518EE" w:rsidRDefault="00E879F8" w:rsidP="00E879F8">
      <w:pPr>
        <w:tabs>
          <w:tab w:val="left" w:pos="720"/>
        </w:tabs>
      </w:pPr>
    </w:p>
    <w:p w14:paraId="770E1D2D" w14:textId="77777777" w:rsidR="00E879F8" w:rsidRPr="001518EE" w:rsidRDefault="00E879F8" w:rsidP="00E879F8">
      <w:pPr>
        <w:tabs>
          <w:tab w:val="left" w:pos="720"/>
        </w:tabs>
      </w:pPr>
    </w:p>
    <w:p w14:paraId="73824AD8" w14:textId="77777777" w:rsidR="00E879F8" w:rsidRPr="001518EE" w:rsidRDefault="00E879F8" w:rsidP="00E879F8">
      <w:pPr>
        <w:tabs>
          <w:tab w:val="left" w:pos="720"/>
        </w:tabs>
      </w:pPr>
    </w:p>
    <w:p w14:paraId="687E3847" w14:textId="77777777" w:rsidR="00E879F8" w:rsidRPr="001518EE" w:rsidRDefault="00E879F8" w:rsidP="00E879F8">
      <w:pPr>
        <w:pStyle w:val="Pagrindinistekstas"/>
        <w:spacing w:line="360" w:lineRule="auto"/>
      </w:pPr>
      <w:r w:rsidRPr="001518EE">
        <w:t xml:space="preserve"> </w:t>
      </w:r>
    </w:p>
    <w:p w14:paraId="4D41E6B7" w14:textId="77777777" w:rsidR="00E879F8" w:rsidRPr="001518EE" w:rsidRDefault="00E879F8" w:rsidP="00E879F8">
      <w:pPr>
        <w:pStyle w:val="Pagrindinistekstas"/>
        <w:spacing w:line="360" w:lineRule="auto"/>
      </w:pPr>
      <w:r w:rsidRPr="001518EE">
        <w:t xml:space="preserve">                                                </w:t>
      </w:r>
    </w:p>
    <w:p w14:paraId="743CDC09" w14:textId="77777777" w:rsidR="00E879F8" w:rsidRPr="001518EE" w:rsidRDefault="00E879F8" w:rsidP="00E879F8">
      <w:pPr>
        <w:spacing w:line="360" w:lineRule="auto"/>
        <w:sectPr w:rsidR="00E879F8" w:rsidRPr="001518EE" w:rsidSect="001B2199">
          <w:pgSz w:w="11906" w:h="16838" w:code="9"/>
          <w:pgMar w:top="1134" w:right="567" w:bottom="1134" w:left="1701" w:header="720" w:footer="720" w:gutter="0"/>
          <w:cols w:space="720"/>
          <w:docGrid w:linePitch="360"/>
        </w:sectPr>
      </w:pPr>
    </w:p>
    <w:p w14:paraId="6FE6517E" w14:textId="36208CBE" w:rsidR="006402DE" w:rsidRPr="001518EE" w:rsidRDefault="006402DE" w:rsidP="007D1017">
      <w:pPr>
        <w:overflowPunct w:val="0"/>
        <w:autoSpaceDE w:val="0"/>
        <w:autoSpaceDN w:val="0"/>
        <w:adjustRightInd w:val="0"/>
        <w:ind w:right="-1"/>
        <w:jc w:val="center"/>
        <w:rPr>
          <w:b/>
          <w:caps/>
        </w:rPr>
      </w:pPr>
      <w:r w:rsidRPr="001518EE">
        <w:rPr>
          <w:b/>
        </w:rPr>
        <w:lastRenderedPageBreak/>
        <w:t>SAVIVALDYBĖS TARYBOS SPRENDIMO „</w:t>
      </w:r>
      <w:r w:rsidR="007D1017" w:rsidRPr="001518EE">
        <w:rPr>
          <w:b/>
          <w:caps/>
        </w:rPr>
        <w:t>dėl anykščių rajono savivaldybės tarybos 2019 m. GRUODŽIO 30 d. sprendimo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pakeitimo</w:t>
      </w:r>
      <w:r w:rsidRPr="001518EE">
        <w:rPr>
          <w:b/>
        </w:rPr>
        <w:t>“ PROJEKTO AIŠKINAMASIS RAŠTAS</w:t>
      </w:r>
    </w:p>
    <w:p w14:paraId="71D1326D" w14:textId="77777777" w:rsidR="006402DE" w:rsidRPr="001518EE" w:rsidRDefault="006402DE" w:rsidP="006402DE">
      <w:pPr>
        <w:ind w:firstLine="720"/>
        <w:jc w:val="both"/>
        <w:rPr>
          <w:b/>
        </w:rPr>
      </w:pPr>
    </w:p>
    <w:p w14:paraId="01886FEB" w14:textId="77777777" w:rsidR="006402DE" w:rsidRPr="001518EE" w:rsidRDefault="006402DE" w:rsidP="006402DE">
      <w:pPr>
        <w:tabs>
          <w:tab w:val="left" w:pos="993"/>
        </w:tabs>
        <w:jc w:val="both"/>
        <w:rPr>
          <w:b/>
        </w:rPr>
      </w:pPr>
      <w:r w:rsidRPr="001518EE">
        <w:rPr>
          <w:b/>
        </w:rPr>
        <w:t>1. Sprendimo projekto tikslai ir uždaviniai:</w:t>
      </w:r>
    </w:p>
    <w:p w14:paraId="6A3A48A2" w14:textId="77777777" w:rsidR="006402DE" w:rsidRPr="001518EE" w:rsidRDefault="006402DE" w:rsidP="006402DE">
      <w:pPr>
        <w:tabs>
          <w:tab w:val="left" w:pos="993"/>
        </w:tabs>
        <w:jc w:val="both"/>
        <w:rPr>
          <w:b/>
        </w:rPr>
      </w:pPr>
    </w:p>
    <w:p w14:paraId="59016CE2" w14:textId="24D6977C" w:rsidR="006402DE" w:rsidRPr="001518EE" w:rsidRDefault="006907E7" w:rsidP="006402DE">
      <w:pPr>
        <w:spacing w:line="360" w:lineRule="auto"/>
        <w:ind w:firstLine="720"/>
        <w:jc w:val="both"/>
      </w:pPr>
      <w:bookmarkStart w:id="2" w:name="_Hlk133495015"/>
      <w:r w:rsidRPr="001518EE">
        <w:t xml:space="preserve">Lietuvos Respublikos </w:t>
      </w:r>
      <w:r w:rsidR="00B1628B" w:rsidRPr="001518EE">
        <w:t xml:space="preserve">valstybės ir savivaldybių turto valdymo, naudojimo ir disponavimo juo įstatymo Nr. VIII-729 pakeitimo įstatymu Nr. XV-527 </w:t>
      </w:r>
      <w:bookmarkEnd w:id="2"/>
      <w:r w:rsidRPr="001518EE">
        <w:t>buvo pakeist</w:t>
      </w:r>
      <w:r w:rsidR="00997908" w:rsidRPr="001518EE">
        <w:t>os</w:t>
      </w:r>
      <w:r w:rsidRPr="001518EE">
        <w:t xml:space="preserve"> </w:t>
      </w:r>
      <w:r w:rsidR="00B1628B" w:rsidRPr="001518EE">
        <w:t>Lietuvos Respublikos valstybės ir savivaldybių turto valdymo, naudojimo ir disponavimo juo įstatymo nuostatos</w:t>
      </w:r>
      <w:r w:rsidR="00997908" w:rsidRPr="001518EE">
        <w:t>, kurios įsigalioja 2026 m. birželio 1 d.</w:t>
      </w:r>
      <w:r w:rsidR="00B1628B" w:rsidRPr="001518EE">
        <w:t xml:space="preserve"> </w:t>
      </w:r>
    </w:p>
    <w:p w14:paraId="26BAECF9" w14:textId="77777777" w:rsidR="006402DE" w:rsidRPr="001518EE" w:rsidRDefault="006402DE" w:rsidP="006402DE">
      <w:pPr>
        <w:pStyle w:val="Sraopastraipa"/>
        <w:tabs>
          <w:tab w:val="left" w:pos="993"/>
        </w:tabs>
        <w:jc w:val="both"/>
        <w:rPr>
          <w:b/>
        </w:rPr>
      </w:pPr>
    </w:p>
    <w:p w14:paraId="6C21E23F" w14:textId="77777777" w:rsidR="006402DE" w:rsidRPr="001518EE" w:rsidRDefault="006402DE" w:rsidP="006402DE">
      <w:pPr>
        <w:tabs>
          <w:tab w:val="left" w:pos="993"/>
        </w:tabs>
        <w:jc w:val="both"/>
        <w:rPr>
          <w:b/>
        </w:rPr>
      </w:pPr>
      <w:r w:rsidRPr="001518EE">
        <w:rPr>
          <w:rFonts w:eastAsia="Calibri"/>
          <w:b/>
        </w:rPr>
        <w:t xml:space="preserve">2. </w:t>
      </w:r>
      <w:r w:rsidRPr="001518EE">
        <w:rPr>
          <w:b/>
        </w:rPr>
        <w:t>Siūlomos teisinio reguliavimo nuostatos ir laukiami rezultatai:</w:t>
      </w:r>
    </w:p>
    <w:p w14:paraId="6AF18A43" w14:textId="77777777" w:rsidR="006402DE" w:rsidRPr="001518EE" w:rsidRDefault="006402DE" w:rsidP="006402DE">
      <w:pPr>
        <w:tabs>
          <w:tab w:val="left" w:pos="993"/>
        </w:tabs>
        <w:jc w:val="both"/>
        <w:rPr>
          <w:b/>
        </w:rPr>
      </w:pPr>
    </w:p>
    <w:p w14:paraId="4F522473" w14:textId="77777777" w:rsidR="006402DE" w:rsidRPr="001518EE" w:rsidRDefault="006907E7" w:rsidP="006402DE">
      <w:pPr>
        <w:spacing w:line="360" w:lineRule="auto"/>
        <w:ind w:firstLine="720"/>
        <w:jc w:val="both"/>
      </w:pPr>
      <w:r w:rsidRPr="001518EE">
        <w:t>Aprašo nuostatos bus suderintos su pasikeitusio teisinio reglamentavimo nuostatomis</w:t>
      </w:r>
      <w:r w:rsidR="006402DE" w:rsidRPr="001518EE">
        <w:t>.</w:t>
      </w:r>
    </w:p>
    <w:p w14:paraId="1D4D3036" w14:textId="77777777" w:rsidR="006402DE" w:rsidRPr="001518EE" w:rsidRDefault="006402DE" w:rsidP="006402DE">
      <w:pPr>
        <w:spacing w:line="276" w:lineRule="auto"/>
        <w:ind w:firstLine="720"/>
      </w:pPr>
    </w:p>
    <w:p w14:paraId="353F58B1" w14:textId="77777777" w:rsidR="006402DE" w:rsidRPr="001518EE" w:rsidRDefault="006402DE" w:rsidP="006402DE">
      <w:pPr>
        <w:jc w:val="both"/>
        <w:rPr>
          <w:b/>
        </w:rPr>
      </w:pPr>
      <w:r w:rsidRPr="001518EE">
        <w:rPr>
          <w:b/>
        </w:rPr>
        <w:t>3. Lėšų poreikis ir šaltiniai:</w:t>
      </w:r>
    </w:p>
    <w:p w14:paraId="5A3A464E" w14:textId="77777777" w:rsidR="006402DE" w:rsidRPr="001518EE" w:rsidRDefault="006402DE" w:rsidP="006402DE">
      <w:pPr>
        <w:jc w:val="both"/>
        <w:rPr>
          <w:b/>
        </w:rPr>
      </w:pPr>
    </w:p>
    <w:p w14:paraId="08A80D89" w14:textId="77777777" w:rsidR="006402DE" w:rsidRPr="001518EE" w:rsidRDefault="006402DE" w:rsidP="006402DE">
      <w:pPr>
        <w:ind w:firstLine="720"/>
        <w:jc w:val="both"/>
      </w:pPr>
      <w:r w:rsidRPr="001518EE">
        <w:t>Nėra.</w:t>
      </w:r>
    </w:p>
    <w:p w14:paraId="321BE32A" w14:textId="77777777" w:rsidR="006402DE" w:rsidRPr="001518EE" w:rsidRDefault="006402DE" w:rsidP="006402DE">
      <w:pPr>
        <w:jc w:val="both"/>
        <w:rPr>
          <w:b/>
        </w:rPr>
      </w:pPr>
    </w:p>
    <w:p w14:paraId="72E6840B" w14:textId="77777777" w:rsidR="006402DE" w:rsidRPr="001518EE" w:rsidRDefault="006402DE" w:rsidP="006402DE">
      <w:pPr>
        <w:jc w:val="both"/>
        <w:rPr>
          <w:b/>
        </w:rPr>
      </w:pPr>
      <w:r w:rsidRPr="001518EE">
        <w:rPr>
          <w:b/>
        </w:rPr>
        <w:t>4. Numatomo teisinio reguliavimo poveikio vertinimo rezultatai, galimos neigiamos priimto sprendimo pasekmės ir kokių priemonių reikėtų imtis, kad tokių pasekmių būtų išvengta:</w:t>
      </w:r>
    </w:p>
    <w:p w14:paraId="10648645" w14:textId="77777777" w:rsidR="006402DE" w:rsidRPr="001518EE" w:rsidRDefault="006402DE" w:rsidP="006402DE">
      <w:pPr>
        <w:jc w:val="both"/>
        <w:rPr>
          <w:b/>
        </w:rPr>
      </w:pPr>
    </w:p>
    <w:p w14:paraId="7B7FCAAC" w14:textId="77777777" w:rsidR="006402DE" w:rsidRPr="001518EE" w:rsidRDefault="006402DE" w:rsidP="006402DE">
      <w:pPr>
        <w:spacing w:line="360" w:lineRule="auto"/>
        <w:ind w:firstLine="720"/>
        <w:jc w:val="both"/>
      </w:pPr>
      <w:r w:rsidRPr="001518EE">
        <w:t xml:space="preserve">Teisinio reguliavimo poveikio vertinimo rezultatai nevertinami. </w:t>
      </w:r>
    </w:p>
    <w:p w14:paraId="708F1EDE" w14:textId="77777777" w:rsidR="006402DE" w:rsidRPr="001518EE" w:rsidRDefault="006402DE" w:rsidP="006402DE">
      <w:pPr>
        <w:spacing w:line="360" w:lineRule="auto"/>
        <w:ind w:firstLine="720"/>
        <w:jc w:val="both"/>
      </w:pPr>
      <w:r w:rsidRPr="001518EE">
        <w:t>Neigiamų priimto sprendimo pasekmių nenumatoma.</w:t>
      </w:r>
    </w:p>
    <w:p w14:paraId="3DA02A8D" w14:textId="77777777" w:rsidR="006402DE" w:rsidRPr="001518EE" w:rsidRDefault="006402DE" w:rsidP="006402DE">
      <w:pPr>
        <w:spacing w:line="360" w:lineRule="auto"/>
        <w:ind w:firstLine="720"/>
        <w:jc w:val="both"/>
      </w:pPr>
    </w:p>
    <w:p w14:paraId="448D3F76" w14:textId="77777777" w:rsidR="006402DE" w:rsidRPr="001518EE" w:rsidRDefault="006402DE" w:rsidP="006402DE">
      <w:pPr>
        <w:jc w:val="both"/>
        <w:rPr>
          <w:b/>
        </w:rPr>
      </w:pPr>
      <w:r w:rsidRPr="001518EE">
        <w:rPr>
          <w:b/>
        </w:rPr>
        <w:t>5. Kokius teisės aktus būtina priimti, kokius galiojančius teisės aktus reikia pakeisti ar pripažinti netekusiais galios – kas ir kada juos turėtų priimti:</w:t>
      </w:r>
    </w:p>
    <w:p w14:paraId="79C85C58" w14:textId="77777777" w:rsidR="006402DE" w:rsidRPr="001518EE" w:rsidRDefault="006402DE" w:rsidP="006402DE">
      <w:pPr>
        <w:jc w:val="both"/>
        <w:rPr>
          <w:b/>
        </w:rPr>
      </w:pPr>
    </w:p>
    <w:p w14:paraId="168B8AF1" w14:textId="26E272AE" w:rsidR="006402DE" w:rsidRPr="001518EE" w:rsidRDefault="006907E7" w:rsidP="006907E7">
      <w:pPr>
        <w:spacing w:line="360" w:lineRule="auto"/>
        <w:ind w:firstLine="720"/>
        <w:jc w:val="both"/>
      </w:pPr>
      <w:r w:rsidRPr="001518EE">
        <w:t xml:space="preserve">Reikia pakeisti  Anykščių rajono savivaldybės tarybos </w:t>
      </w:r>
      <w:r w:rsidR="007D1017" w:rsidRPr="001518EE">
        <w:t>2019 m. gruodžio 30 d. sprendimą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6402DE" w:rsidRPr="001518EE">
        <w:t>.</w:t>
      </w:r>
    </w:p>
    <w:p w14:paraId="025DF37B" w14:textId="77777777" w:rsidR="006402DE" w:rsidRPr="001518EE" w:rsidRDefault="006402DE" w:rsidP="006907E7">
      <w:pPr>
        <w:spacing w:line="360" w:lineRule="auto"/>
        <w:jc w:val="both"/>
      </w:pPr>
    </w:p>
    <w:p w14:paraId="69526470" w14:textId="77777777" w:rsidR="006402DE" w:rsidRPr="001518EE" w:rsidRDefault="006402DE" w:rsidP="006907E7">
      <w:pPr>
        <w:spacing w:line="360" w:lineRule="auto"/>
        <w:jc w:val="both"/>
        <w:rPr>
          <w:b/>
        </w:rPr>
      </w:pPr>
      <w:r w:rsidRPr="001518EE">
        <w:rPr>
          <w:b/>
        </w:rPr>
        <w:t>6. Sprendimo įgyvendinimo terminai – kas, ką ir kada turėtų atlikti:</w:t>
      </w:r>
    </w:p>
    <w:p w14:paraId="18E403B8" w14:textId="77777777" w:rsidR="006402DE" w:rsidRPr="001518EE" w:rsidRDefault="006402DE" w:rsidP="006402DE">
      <w:pPr>
        <w:jc w:val="both"/>
        <w:rPr>
          <w:b/>
        </w:rPr>
      </w:pPr>
    </w:p>
    <w:p w14:paraId="7E6F6AF4" w14:textId="17125844" w:rsidR="00997908" w:rsidRPr="001518EE" w:rsidRDefault="00997908" w:rsidP="00997908">
      <w:pPr>
        <w:spacing w:line="360" w:lineRule="auto"/>
        <w:ind w:firstLine="720"/>
        <w:jc w:val="both"/>
      </w:pPr>
      <w:r w:rsidRPr="001518EE">
        <w:t xml:space="preserve">Tarybos sprendimas įsigalioja </w:t>
      </w:r>
      <w:r w:rsidR="0019494F" w:rsidRPr="001518EE">
        <w:t>2026 m. birželio 1 d.</w:t>
      </w:r>
    </w:p>
    <w:p w14:paraId="13670CED" w14:textId="77777777" w:rsidR="006402DE" w:rsidRPr="001518EE" w:rsidRDefault="006402DE" w:rsidP="006402DE">
      <w:pPr>
        <w:spacing w:line="360" w:lineRule="auto"/>
        <w:ind w:firstLine="720"/>
        <w:jc w:val="both"/>
        <w:rPr>
          <w:b/>
        </w:rPr>
      </w:pPr>
    </w:p>
    <w:p w14:paraId="7367A45B" w14:textId="77777777" w:rsidR="006402DE" w:rsidRPr="001518EE" w:rsidRDefault="006402DE" w:rsidP="006402DE">
      <w:pPr>
        <w:jc w:val="both"/>
        <w:rPr>
          <w:b/>
        </w:rPr>
      </w:pPr>
      <w:r w:rsidRPr="001518EE">
        <w:rPr>
          <w:b/>
        </w:rPr>
        <w:t>7. Sprendimo projekto rengimo metu gauti specialistų vertinimai ir išvados:</w:t>
      </w:r>
    </w:p>
    <w:p w14:paraId="6A19231A" w14:textId="77777777" w:rsidR="006402DE" w:rsidRPr="001518EE" w:rsidRDefault="006402DE" w:rsidP="006402DE">
      <w:pPr>
        <w:jc w:val="both"/>
        <w:rPr>
          <w:b/>
        </w:rPr>
      </w:pPr>
    </w:p>
    <w:p w14:paraId="616499F3" w14:textId="77777777" w:rsidR="006402DE" w:rsidRPr="001518EE" w:rsidRDefault="006402DE" w:rsidP="006402DE">
      <w:pPr>
        <w:ind w:firstLine="720"/>
        <w:jc w:val="both"/>
      </w:pPr>
      <w:r w:rsidRPr="001518EE">
        <w:t>Negauti.</w:t>
      </w:r>
    </w:p>
    <w:p w14:paraId="6B72E2A1" w14:textId="77777777" w:rsidR="006402DE" w:rsidRPr="001518EE" w:rsidRDefault="006402DE" w:rsidP="006402DE">
      <w:pPr>
        <w:jc w:val="both"/>
      </w:pPr>
    </w:p>
    <w:p w14:paraId="316D3526" w14:textId="77777777" w:rsidR="006402DE" w:rsidRPr="001518EE" w:rsidRDefault="006402DE" w:rsidP="006402DE">
      <w:pPr>
        <w:rPr>
          <w:b/>
        </w:rPr>
      </w:pPr>
      <w:r w:rsidRPr="001518EE">
        <w:rPr>
          <w:b/>
        </w:rPr>
        <w:t>8. Kiti reikalingi pagrindimai, skaičiavimai ir paaiškinimai:</w:t>
      </w:r>
    </w:p>
    <w:p w14:paraId="459CB39E" w14:textId="77777777" w:rsidR="006402DE" w:rsidRPr="001518EE" w:rsidRDefault="006402DE" w:rsidP="006402DE">
      <w:pPr>
        <w:rPr>
          <w:b/>
        </w:rPr>
      </w:pPr>
    </w:p>
    <w:p w14:paraId="27A392CF" w14:textId="77777777" w:rsidR="006402DE" w:rsidRPr="001518EE" w:rsidRDefault="006402DE" w:rsidP="006402DE">
      <w:pPr>
        <w:ind w:firstLine="720"/>
      </w:pPr>
      <w:r w:rsidRPr="001518EE">
        <w:t>Nėra.</w:t>
      </w:r>
    </w:p>
    <w:p w14:paraId="4943E3F1" w14:textId="77777777" w:rsidR="006402DE" w:rsidRPr="001518EE" w:rsidRDefault="006402DE" w:rsidP="006402DE"/>
    <w:p w14:paraId="4C8C7F19" w14:textId="77777777" w:rsidR="006402DE" w:rsidRPr="001518EE" w:rsidRDefault="006402DE" w:rsidP="006402DE">
      <w:r w:rsidRPr="001518EE">
        <w:rPr>
          <w:b/>
        </w:rPr>
        <w:t>9. Sprendimo projekto iniciatoriai ir rengėjai, pranešėjas:</w:t>
      </w:r>
      <w:r w:rsidRPr="001518EE">
        <w:t xml:space="preserve"> </w:t>
      </w:r>
    </w:p>
    <w:p w14:paraId="44F4C729" w14:textId="77777777" w:rsidR="006402DE" w:rsidRPr="001518EE" w:rsidRDefault="006402DE" w:rsidP="006402DE"/>
    <w:p w14:paraId="7D894B01" w14:textId="77777777" w:rsidR="006402DE" w:rsidRPr="001518EE" w:rsidRDefault="006402DE" w:rsidP="006402DE">
      <w:pPr>
        <w:spacing w:line="360" w:lineRule="auto"/>
      </w:pPr>
      <w:r w:rsidRPr="001518EE">
        <w:t xml:space="preserve">Iniciatorius – </w:t>
      </w:r>
      <w:r w:rsidR="001C4364" w:rsidRPr="001518EE">
        <w:t>Viešųjų pirkimų ir turto skyrius</w:t>
      </w:r>
      <w:r w:rsidRPr="001518EE">
        <w:t>.</w:t>
      </w:r>
    </w:p>
    <w:p w14:paraId="170F60C6" w14:textId="77777777" w:rsidR="006402DE" w:rsidRPr="001518EE" w:rsidRDefault="006402DE" w:rsidP="006402DE">
      <w:pPr>
        <w:spacing w:line="360" w:lineRule="auto"/>
      </w:pPr>
      <w:r w:rsidRPr="001518EE">
        <w:t>Projekto rengėja – Viešųjų pirkimų ir turto skyriaus vedėjo pavaduotoja J. Pipirienė.</w:t>
      </w:r>
    </w:p>
    <w:p w14:paraId="440045B3" w14:textId="77777777" w:rsidR="006402DE" w:rsidRPr="001518EE" w:rsidRDefault="006402DE" w:rsidP="006402DE">
      <w:pPr>
        <w:spacing w:line="360" w:lineRule="auto"/>
      </w:pPr>
      <w:r w:rsidRPr="001518EE">
        <w:t xml:space="preserve">Pranešėja –Viešųjų pirkimų ir turto skyriaus vedėjo pavaduotoja J. Pipirienė.            </w:t>
      </w:r>
    </w:p>
    <w:p w14:paraId="597EBF97" w14:textId="77777777" w:rsidR="006402DE" w:rsidRPr="001518EE" w:rsidRDefault="006402DE" w:rsidP="006402DE"/>
    <w:p w14:paraId="6E88DC58" w14:textId="77777777" w:rsidR="006402DE" w:rsidRPr="001518EE" w:rsidRDefault="006402DE" w:rsidP="006402DE">
      <w:pPr>
        <w:overflowPunct w:val="0"/>
        <w:autoSpaceDE w:val="0"/>
        <w:autoSpaceDN w:val="0"/>
        <w:adjustRightInd w:val="0"/>
      </w:pPr>
    </w:p>
    <w:p w14:paraId="137A09AB" w14:textId="77777777" w:rsidR="006402DE" w:rsidRPr="001518EE" w:rsidRDefault="006402DE" w:rsidP="006402DE">
      <w:pPr>
        <w:overflowPunct w:val="0"/>
        <w:autoSpaceDE w:val="0"/>
        <w:autoSpaceDN w:val="0"/>
        <w:adjustRightInd w:val="0"/>
      </w:pPr>
    </w:p>
    <w:p w14:paraId="4BD19599" w14:textId="77777777" w:rsidR="006402DE" w:rsidRPr="001518EE" w:rsidRDefault="006402DE" w:rsidP="006402DE">
      <w:pPr>
        <w:overflowPunct w:val="0"/>
        <w:autoSpaceDE w:val="0"/>
        <w:autoSpaceDN w:val="0"/>
        <w:adjustRightInd w:val="0"/>
      </w:pPr>
    </w:p>
    <w:p w14:paraId="4264FC6D" w14:textId="77777777" w:rsidR="006402DE" w:rsidRPr="001518EE" w:rsidRDefault="006402DE" w:rsidP="006402DE">
      <w:pPr>
        <w:overflowPunct w:val="0"/>
        <w:autoSpaceDE w:val="0"/>
        <w:autoSpaceDN w:val="0"/>
        <w:adjustRightInd w:val="0"/>
      </w:pPr>
    </w:p>
    <w:p w14:paraId="3734C661" w14:textId="77777777" w:rsidR="006402DE" w:rsidRPr="001518EE" w:rsidRDefault="006402DE" w:rsidP="006402DE">
      <w:pPr>
        <w:overflowPunct w:val="0"/>
        <w:autoSpaceDE w:val="0"/>
        <w:autoSpaceDN w:val="0"/>
        <w:adjustRightInd w:val="0"/>
      </w:pPr>
    </w:p>
    <w:p w14:paraId="7EAB3679" w14:textId="77777777" w:rsidR="006402DE" w:rsidRPr="001518EE" w:rsidRDefault="006402DE" w:rsidP="006402DE">
      <w:pPr>
        <w:overflowPunct w:val="0"/>
        <w:autoSpaceDE w:val="0"/>
        <w:autoSpaceDN w:val="0"/>
        <w:adjustRightInd w:val="0"/>
      </w:pPr>
    </w:p>
    <w:p w14:paraId="0955CBDA" w14:textId="77777777" w:rsidR="006402DE" w:rsidRPr="001518EE" w:rsidRDefault="006402DE" w:rsidP="006402DE"/>
    <w:p w14:paraId="3B7A2278" w14:textId="77777777" w:rsidR="006402DE" w:rsidRPr="001518EE" w:rsidRDefault="006402DE" w:rsidP="006402DE">
      <w:pPr>
        <w:pStyle w:val="Pagrindinistekstas"/>
        <w:spacing w:line="360" w:lineRule="auto"/>
      </w:pPr>
    </w:p>
    <w:p w14:paraId="578918E1" w14:textId="77777777" w:rsidR="006402DE" w:rsidRPr="001518EE" w:rsidRDefault="006402DE" w:rsidP="006402DE">
      <w:pPr>
        <w:pStyle w:val="Pagrindinistekstas"/>
        <w:spacing w:line="360" w:lineRule="auto"/>
      </w:pPr>
    </w:p>
    <w:p w14:paraId="418C4DEC" w14:textId="77777777" w:rsidR="006402DE" w:rsidRPr="001518EE" w:rsidRDefault="006402DE" w:rsidP="006402DE">
      <w:pPr>
        <w:pStyle w:val="Pagrindinistekstas"/>
        <w:spacing w:line="360" w:lineRule="auto"/>
      </w:pPr>
    </w:p>
    <w:p w14:paraId="3E963CF0" w14:textId="77777777" w:rsidR="006402DE" w:rsidRPr="001518EE" w:rsidRDefault="006402DE" w:rsidP="006402DE">
      <w:pPr>
        <w:pStyle w:val="Pagrindinistekstas"/>
        <w:spacing w:line="360" w:lineRule="auto"/>
      </w:pPr>
    </w:p>
    <w:p w14:paraId="24AC93BD" w14:textId="77777777" w:rsidR="006402DE" w:rsidRPr="001518EE" w:rsidRDefault="006402DE" w:rsidP="006402DE">
      <w:pPr>
        <w:pStyle w:val="Pagrindinistekstas"/>
        <w:spacing w:line="360" w:lineRule="auto"/>
      </w:pPr>
    </w:p>
    <w:p w14:paraId="0BAC7741" w14:textId="77777777" w:rsidR="006402DE" w:rsidRPr="001518EE" w:rsidRDefault="006402DE" w:rsidP="006402DE">
      <w:pPr>
        <w:pStyle w:val="Pagrindinistekstas"/>
        <w:spacing w:line="360" w:lineRule="auto"/>
      </w:pPr>
    </w:p>
    <w:p w14:paraId="7267B7ED" w14:textId="77777777" w:rsidR="006402DE" w:rsidRPr="001518EE" w:rsidRDefault="006402DE" w:rsidP="006402DE">
      <w:pPr>
        <w:pStyle w:val="Pagrindinistekstas"/>
        <w:spacing w:line="360" w:lineRule="auto"/>
      </w:pPr>
    </w:p>
    <w:p w14:paraId="1007EB99" w14:textId="77777777" w:rsidR="006402DE" w:rsidRPr="001518EE" w:rsidRDefault="006402DE" w:rsidP="006402DE">
      <w:pPr>
        <w:pStyle w:val="Pagrindinistekstas"/>
        <w:spacing w:line="360" w:lineRule="auto"/>
      </w:pPr>
    </w:p>
    <w:p w14:paraId="1AE600A9" w14:textId="77777777" w:rsidR="006402DE" w:rsidRPr="001518EE" w:rsidRDefault="006402DE" w:rsidP="006402DE">
      <w:pPr>
        <w:pStyle w:val="Pagrindinistekstas"/>
        <w:spacing w:line="360" w:lineRule="auto"/>
      </w:pPr>
    </w:p>
    <w:p w14:paraId="04B41017" w14:textId="77777777" w:rsidR="006402DE" w:rsidRPr="001518EE" w:rsidRDefault="006402DE" w:rsidP="006402DE">
      <w:pPr>
        <w:pStyle w:val="Pagrindinistekstas"/>
        <w:spacing w:line="360" w:lineRule="auto"/>
      </w:pPr>
    </w:p>
    <w:p w14:paraId="0AD9FAC8" w14:textId="77777777" w:rsidR="006402DE" w:rsidRPr="001518EE" w:rsidRDefault="006402DE" w:rsidP="006402DE">
      <w:pPr>
        <w:pStyle w:val="Pagrindinistekstas"/>
        <w:spacing w:line="360" w:lineRule="auto"/>
      </w:pPr>
    </w:p>
    <w:p w14:paraId="67767583" w14:textId="77777777" w:rsidR="006402DE" w:rsidRPr="001518EE" w:rsidRDefault="006402DE" w:rsidP="006402DE">
      <w:pPr>
        <w:pStyle w:val="Pagrindinistekstas"/>
        <w:spacing w:line="360" w:lineRule="auto"/>
      </w:pPr>
    </w:p>
    <w:p w14:paraId="46871EE5" w14:textId="77777777" w:rsidR="00FA58FD" w:rsidRPr="001518EE" w:rsidRDefault="00FA58FD" w:rsidP="006402DE">
      <w:pPr>
        <w:pStyle w:val="Pagrindinistekstas"/>
        <w:spacing w:line="360" w:lineRule="auto"/>
      </w:pPr>
    </w:p>
    <w:p w14:paraId="48B91E25" w14:textId="77777777" w:rsidR="00FA58FD" w:rsidRPr="001518EE" w:rsidRDefault="00FA58FD" w:rsidP="006402DE">
      <w:pPr>
        <w:pStyle w:val="Pagrindinistekstas"/>
        <w:spacing w:line="360" w:lineRule="auto"/>
      </w:pPr>
    </w:p>
    <w:p w14:paraId="00C63AF3" w14:textId="77777777" w:rsidR="00FA58FD" w:rsidRPr="001518EE" w:rsidRDefault="00FA58FD" w:rsidP="006402DE">
      <w:pPr>
        <w:pStyle w:val="Pagrindinistekstas"/>
        <w:spacing w:line="360" w:lineRule="auto"/>
      </w:pPr>
    </w:p>
    <w:p w14:paraId="4FD03705" w14:textId="77777777" w:rsidR="00FA58FD" w:rsidRPr="001518EE" w:rsidRDefault="00FA58FD" w:rsidP="006402DE">
      <w:pPr>
        <w:pStyle w:val="Pagrindinistekstas"/>
        <w:spacing w:line="360" w:lineRule="auto"/>
      </w:pPr>
    </w:p>
    <w:p w14:paraId="01DBA43F" w14:textId="77777777" w:rsidR="00FA58FD" w:rsidRPr="001518EE" w:rsidRDefault="00FA58FD" w:rsidP="006402DE">
      <w:pPr>
        <w:pStyle w:val="Pagrindinistekstas"/>
        <w:spacing w:line="360" w:lineRule="auto"/>
      </w:pPr>
    </w:p>
    <w:p w14:paraId="6238B344" w14:textId="77777777" w:rsidR="00FA58FD" w:rsidRPr="001518EE" w:rsidRDefault="00FA58FD" w:rsidP="006402DE">
      <w:pPr>
        <w:pStyle w:val="Pagrindinistekstas"/>
        <w:spacing w:line="360" w:lineRule="auto"/>
      </w:pPr>
    </w:p>
    <w:p w14:paraId="34422241" w14:textId="77777777" w:rsidR="00FA58FD" w:rsidRPr="001518EE" w:rsidRDefault="00FA58FD" w:rsidP="006402DE">
      <w:pPr>
        <w:pStyle w:val="Pagrindinistekstas"/>
        <w:spacing w:line="360" w:lineRule="auto"/>
      </w:pPr>
    </w:p>
    <w:p w14:paraId="6828ED54" w14:textId="77777777" w:rsidR="00FA58FD" w:rsidRPr="001518EE" w:rsidRDefault="00FA58FD" w:rsidP="006402DE">
      <w:pPr>
        <w:pStyle w:val="Pagrindinistekstas"/>
        <w:spacing w:line="360" w:lineRule="auto"/>
      </w:pPr>
    </w:p>
    <w:p w14:paraId="0525A7EE" w14:textId="77777777" w:rsidR="00FA58FD" w:rsidRPr="001518EE" w:rsidRDefault="00FA58FD" w:rsidP="006402DE">
      <w:pPr>
        <w:pStyle w:val="Pagrindinistekstas"/>
        <w:spacing w:line="360" w:lineRule="auto"/>
      </w:pPr>
    </w:p>
    <w:p w14:paraId="18AF8E13" w14:textId="77777777" w:rsidR="0019494F" w:rsidRPr="001518EE" w:rsidRDefault="0019494F" w:rsidP="006402DE">
      <w:pPr>
        <w:pStyle w:val="Pagrindinistekstas"/>
        <w:spacing w:line="360" w:lineRule="auto"/>
      </w:pPr>
    </w:p>
    <w:p w14:paraId="39E6D497" w14:textId="77777777" w:rsidR="0019494F" w:rsidRPr="001518EE" w:rsidRDefault="0019494F" w:rsidP="0019494F">
      <w:pPr>
        <w:pStyle w:val="Pagrindinistekstas"/>
        <w:spacing w:line="360" w:lineRule="auto"/>
        <w:ind w:right="-1" w:firstLine="7230"/>
        <w:jc w:val="left"/>
        <w:rPr>
          <w:b/>
        </w:rPr>
      </w:pPr>
      <w:r w:rsidRPr="001518EE">
        <w:rPr>
          <w:b/>
        </w:rPr>
        <w:lastRenderedPageBreak/>
        <w:t xml:space="preserve">Projekto lyginamasis </w:t>
      </w:r>
    </w:p>
    <w:p w14:paraId="677671CE" w14:textId="77777777" w:rsidR="0019494F" w:rsidRPr="001518EE" w:rsidRDefault="0019494F" w:rsidP="0019494F">
      <w:pPr>
        <w:pStyle w:val="Pagrindinistekstas"/>
        <w:spacing w:line="360" w:lineRule="auto"/>
        <w:ind w:firstLine="7230"/>
        <w:jc w:val="left"/>
        <w:rPr>
          <w:b/>
        </w:rPr>
      </w:pPr>
      <w:r w:rsidRPr="001518EE">
        <w:rPr>
          <w:b/>
        </w:rPr>
        <w:t>variantas</w:t>
      </w:r>
    </w:p>
    <w:p w14:paraId="2B298964" w14:textId="58E47BFF" w:rsidR="006402DE" w:rsidRPr="001518EE" w:rsidRDefault="00F94BF4" w:rsidP="006402DE">
      <w:pPr>
        <w:overflowPunct w:val="0"/>
        <w:autoSpaceDE w:val="0"/>
        <w:autoSpaceDN w:val="0"/>
        <w:adjustRightInd w:val="0"/>
        <w:ind w:right="-273"/>
        <w:jc w:val="center"/>
        <w:rPr>
          <w:noProof/>
          <w:lang w:val="en-US"/>
        </w:rPr>
      </w:pPr>
      <w:r w:rsidRPr="001518EE">
        <w:rPr>
          <w:noProof/>
          <w:lang w:val="en-US"/>
        </w:rPr>
        <w:drawing>
          <wp:inline distT="0" distB="0" distL="0" distR="0" wp14:anchorId="117F8E40" wp14:editId="1AD42D8F">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3887C5E" w14:textId="77777777" w:rsidR="006402DE" w:rsidRPr="001518EE" w:rsidRDefault="006402DE" w:rsidP="006402DE">
      <w:pPr>
        <w:overflowPunct w:val="0"/>
        <w:autoSpaceDE w:val="0"/>
        <w:autoSpaceDN w:val="0"/>
        <w:adjustRightInd w:val="0"/>
        <w:ind w:right="-273"/>
        <w:jc w:val="center"/>
        <w:rPr>
          <w:szCs w:val="20"/>
        </w:rPr>
      </w:pPr>
    </w:p>
    <w:p w14:paraId="56182772" w14:textId="77777777" w:rsidR="006402DE" w:rsidRPr="001518EE" w:rsidRDefault="006402DE" w:rsidP="006402DE">
      <w:pPr>
        <w:overflowPunct w:val="0"/>
        <w:autoSpaceDE w:val="0"/>
        <w:autoSpaceDN w:val="0"/>
        <w:adjustRightInd w:val="0"/>
        <w:jc w:val="center"/>
        <w:rPr>
          <w:b/>
          <w:szCs w:val="20"/>
        </w:rPr>
      </w:pPr>
      <w:r w:rsidRPr="001518EE">
        <w:rPr>
          <w:b/>
        </w:rPr>
        <w:t>ANYKŠČIŲ RAJONO SAVIVALDYBĖS</w:t>
      </w:r>
    </w:p>
    <w:p w14:paraId="77AE1FA5" w14:textId="77777777" w:rsidR="006402DE" w:rsidRPr="001518EE" w:rsidRDefault="006402DE" w:rsidP="006402DE">
      <w:pPr>
        <w:overflowPunct w:val="0"/>
        <w:autoSpaceDE w:val="0"/>
        <w:autoSpaceDN w:val="0"/>
        <w:adjustRightInd w:val="0"/>
        <w:jc w:val="center"/>
        <w:rPr>
          <w:b/>
          <w:szCs w:val="20"/>
        </w:rPr>
      </w:pPr>
      <w:r w:rsidRPr="001518EE">
        <w:rPr>
          <w:b/>
        </w:rPr>
        <w:t>TARYBA</w:t>
      </w:r>
    </w:p>
    <w:p w14:paraId="6E00F7F9" w14:textId="77777777" w:rsidR="006402DE" w:rsidRPr="001518EE" w:rsidRDefault="006402DE" w:rsidP="006402DE">
      <w:pPr>
        <w:overflowPunct w:val="0"/>
        <w:autoSpaceDE w:val="0"/>
        <w:autoSpaceDN w:val="0"/>
        <w:adjustRightInd w:val="0"/>
        <w:jc w:val="center"/>
        <w:rPr>
          <w:b/>
          <w:sz w:val="28"/>
          <w:szCs w:val="20"/>
        </w:rPr>
      </w:pPr>
    </w:p>
    <w:p w14:paraId="3635EF30" w14:textId="77777777" w:rsidR="00FA58FD" w:rsidRPr="001518EE" w:rsidRDefault="00FA58FD" w:rsidP="00FA58FD">
      <w:pPr>
        <w:overflowPunct w:val="0"/>
        <w:autoSpaceDE w:val="0"/>
        <w:autoSpaceDN w:val="0"/>
        <w:adjustRightInd w:val="0"/>
        <w:ind w:right="-1"/>
        <w:jc w:val="center"/>
        <w:rPr>
          <w:b/>
        </w:rPr>
      </w:pPr>
      <w:r w:rsidRPr="001518EE">
        <w:rPr>
          <w:b/>
        </w:rPr>
        <w:t>SPRENDIMAS</w:t>
      </w:r>
    </w:p>
    <w:p w14:paraId="494DE6AF" w14:textId="77777777" w:rsidR="007D1017" w:rsidRPr="001518EE" w:rsidRDefault="007D1017" w:rsidP="007D1017">
      <w:pPr>
        <w:overflowPunct w:val="0"/>
        <w:autoSpaceDE w:val="0"/>
        <w:autoSpaceDN w:val="0"/>
        <w:adjustRightInd w:val="0"/>
        <w:ind w:right="-1"/>
        <w:jc w:val="center"/>
        <w:rPr>
          <w:b/>
          <w:caps/>
        </w:rPr>
      </w:pPr>
      <w:r w:rsidRPr="001518EE">
        <w:rPr>
          <w:b/>
          <w:caps/>
        </w:rPr>
        <w:t>dėl anykščių rajono savivaldybės tarybos 2019 m. GRUODŽIO 30 d. sprendimo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pakeitimo</w:t>
      </w:r>
    </w:p>
    <w:p w14:paraId="70D0345D" w14:textId="77777777" w:rsidR="007D1017" w:rsidRPr="001518EE" w:rsidRDefault="007D1017" w:rsidP="007D1017">
      <w:pPr>
        <w:overflowPunct w:val="0"/>
        <w:autoSpaceDE w:val="0"/>
        <w:autoSpaceDN w:val="0"/>
        <w:adjustRightInd w:val="0"/>
        <w:ind w:right="-1"/>
        <w:jc w:val="center"/>
        <w:rPr>
          <w:b/>
          <w:caps/>
        </w:rPr>
      </w:pPr>
    </w:p>
    <w:p w14:paraId="2FA1DABE" w14:textId="624FA162" w:rsidR="006402DE" w:rsidRPr="001518EE" w:rsidRDefault="006402DE" w:rsidP="006402DE">
      <w:pPr>
        <w:overflowPunct w:val="0"/>
        <w:autoSpaceDE w:val="0"/>
        <w:autoSpaceDN w:val="0"/>
        <w:adjustRightInd w:val="0"/>
        <w:jc w:val="center"/>
        <w:rPr>
          <w:szCs w:val="20"/>
        </w:rPr>
      </w:pPr>
      <w:fldSimple w:instr=" FILLIN &quot;data&quot; \* MERGEFORMAT ">
        <w:r w:rsidRPr="001518EE">
          <w:t xml:space="preserve">2026 m. </w:t>
        </w:r>
        <w:r w:rsidR="0019494F" w:rsidRPr="001518EE">
          <w:t xml:space="preserve">gegužės    </w:t>
        </w:r>
        <w:r w:rsidRPr="001518EE">
          <w:t xml:space="preserve"> d.</w:t>
        </w:r>
      </w:fldSimple>
      <w:r w:rsidRPr="001518EE">
        <w:t xml:space="preserve"> Nr. 1-T-</w:t>
      </w:r>
      <w:r w:rsidRPr="001518EE">
        <w:fldChar w:fldCharType="begin"/>
      </w:r>
      <w:r w:rsidRPr="001518EE">
        <w:instrText xml:space="preserve"> FILLIN "indeksas" \* MERGEFORMAT </w:instrText>
      </w:r>
      <w:r w:rsidRPr="001518EE">
        <w:fldChar w:fldCharType="end"/>
      </w:r>
    </w:p>
    <w:p w14:paraId="6F5172A7" w14:textId="77777777" w:rsidR="006402DE" w:rsidRPr="001518EE" w:rsidRDefault="006402DE" w:rsidP="006402DE">
      <w:pPr>
        <w:overflowPunct w:val="0"/>
        <w:autoSpaceDE w:val="0"/>
        <w:autoSpaceDN w:val="0"/>
        <w:adjustRightInd w:val="0"/>
        <w:jc w:val="center"/>
      </w:pPr>
      <w:r w:rsidRPr="001518EE">
        <w:t>Anykščia</w:t>
      </w:r>
      <w:r w:rsidR="002029D1" w:rsidRPr="001518EE">
        <w:t>i</w:t>
      </w:r>
    </w:p>
    <w:p w14:paraId="22A86363" w14:textId="77777777" w:rsidR="002029D1" w:rsidRPr="001518EE" w:rsidRDefault="002029D1" w:rsidP="006402DE">
      <w:pPr>
        <w:overflowPunct w:val="0"/>
        <w:autoSpaceDE w:val="0"/>
        <w:autoSpaceDN w:val="0"/>
        <w:adjustRightInd w:val="0"/>
        <w:jc w:val="center"/>
      </w:pPr>
    </w:p>
    <w:p w14:paraId="546A5A87" w14:textId="4EBC1D29" w:rsidR="007672BF" w:rsidRPr="001518EE" w:rsidRDefault="007672BF" w:rsidP="007672BF">
      <w:pPr>
        <w:pStyle w:val="Pagrindinistekstas"/>
        <w:spacing w:line="360" w:lineRule="auto"/>
        <w:ind w:firstLine="851"/>
        <w:rPr>
          <w:bCs w:val="0"/>
        </w:rPr>
      </w:pPr>
      <w:r w:rsidRPr="001518EE">
        <w:rPr>
          <w:bCs w:val="0"/>
        </w:rPr>
        <w:t xml:space="preserve">Vadovaudamasi Lietuvos Respublikos vietos savivaldos įstatymo 15 straipsnio 2 dalies 19 punktu, 16 straipsnio 1 dalimi, Lietuvos Respublikos valstybės ir savivaldybių turto valdymo, naudojimo ir disponavimo juo įstatymo 15 straipsniu, </w:t>
      </w:r>
      <w:r w:rsidR="005B15D2" w:rsidRPr="001518EE">
        <w:rPr>
          <w:bCs w:val="0"/>
        </w:rPr>
        <w:t xml:space="preserve">Lietuvos Respublikos valstybės ir savivaldybių turto valdymo, naudojimo ir disponavimo juo įstatymo Nr. VIII-729 pakeitimo įstatymo 2 straipsnio 2 dalimi, </w:t>
      </w:r>
      <w:r w:rsidRPr="001518EE">
        <w:rPr>
          <w:bCs w:val="0"/>
        </w:rPr>
        <w:t>Anykščių rajono savivaldybės taryba n u s p r e n d ž i a:</w:t>
      </w:r>
    </w:p>
    <w:p w14:paraId="0F1FCBFB" w14:textId="278F449B" w:rsidR="007672BF" w:rsidRPr="001518EE" w:rsidRDefault="007672BF" w:rsidP="00B30F49">
      <w:pPr>
        <w:pStyle w:val="Pagrindinistekstas"/>
        <w:numPr>
          <w:ilvl w:val="1"/>
          <w:numId w:val="25"/>
        </w:numPr>
        <w:spacing w:line="360" w:lineRule="auto"/>
        <w:ind w:left="0" w:firstLine="851"/>
        <w:rPr>
          <w:szCs w:val="24"/>
        </w:rPr>
      </w:pPr>
      <w:r w:rsidRPr="001518EE">
        <w:t>Pakeisti Anykščių rajono savivaldybės ilgalaikio materialiojo turto viešo nuomos konkurso ir nuomos be konkurso organizavimo ir vykdymo tvarkos aprašą, patvirtintą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14:paraId="5C57AC67" w14:textId="5CE73BFD" w:rsidR="005B15D2" w:rsidRPr="001518EE" w:rsidRDefault="00B30F49" w:rsidP="005B15D2">
      <w:pPr>
        <w:pStyle w:val="Sraopastraipa"/>
        <w:numPr>
          <w:ilvl w:val="1"/>
          <w:numId w:val="28"/>
        </w:numPr>
        <w:tabs>
          <w:tab w:val="left" w:pos="0"/>
        </w:tabs>
        <w:suppressAutoHyphens/>
        <w:autoSpaceDN w:val="0"/>
        <w:spacing w:line="360" w:lineRule="auto"/>
        <w:jc w:val="both"/>
        <w:textAlignment w:val="baseline"/>
      </w:pPr>
      <w:r w:rsidRPr="001518EE">
        <w:rPr>
          <w:kern w:val="3"/>
        </w:rPr>
        <w:t xml:space="preserve"> </w:t>
      </w:r>
      <w:r w:rsidR="005B15D2" w:rsidRPr="001518EE">
        <w:rPr>
          <w:kern w:val="3"/>
        </w:rPr>
        <w:t>Pakeisti 4 punktą ir jį išdėstyti taip:</w:t>
      </w:r>
    </w:p>
    <w:p w14:paraId="2A7DD658" w14:textId="2E084DFA" w:rsidR="005B15D2" w:rsidRPr="001518EE" w:rsidRDefault="005B15D2" w:rsidP="005B15D2">
      <w:pPr>
        <w:spacing w:line="360" w:lineRule="auto"/>
        <w:ind w:firstLine="851"/>
        <w:jc w:val="both"/>
      </w:pPr>
      <w:r w:rsidRPr="001518EE">
        <w:t xml:space="preserve">„4. Savivaldybės turtas gali būti išnuomotas, jeigu turtas neskirtas šalies gynybai ar saugumui užtikrinti, išskyrus atvejus, kai turtas nuomojamas karinių pratybų ir kitų karinio bendradarbiavimo renginių metu </w:t>
      </w:r>
      <w:r w:rsidRPr="001518EE">
        <w:rPr>
          <w:b/>
          <w:bCs/>
        </w:rPr>
        <w:t>ar nuomojama elektroninių ryšių infrastuktūra, skirta valstybės gynybai ar saugumui užtikrinti</w:t>
      </w:r>
      <w:r w:rsidRPr="001518EE">
        <w:t xml:space="preserve">, </w:t>
      </w:r>
      <w:r w:rsidRPr="001518EE">
        <w:rPr>
          <w:strike/>
        </w:rPr>
        <w:t>ir</w:t>
      </w:r>
      <w:r w:rsidRPr="001518EE">
        <w:t xml:space="preserve"> </w:t>
      </w:r>
      <w:r w:rsidRPr="001518EE">
        <w:rPr>
          <w:b/>
          <w:bCs/>
        </w:rPr>
        <w:t>taip pat kai</w:t>
      </w:r>
      <w:r w:rsidRPr="001518EE">
        <w:t xml:space="preserve"> nenaudojamas valstybinėms arba savivaldybių funkcijoms įgyvendinti. </w:t>
      </w:r>
      <w:r w:rsidRPr="001518EE">
        <w:rPr>
          <w:b/>
          <w:bCs/>
        </w:rPr>
        <w:t>Savivaldybės elektroninių ryšių infrastuktūra, skirta valstybės gynybai ar saugumui užtikrinti, gali būti išnuomojama, jeigu tai nekelia grėsmių nacionalinio saugumo interesams</w:t>
      </w:r>
      <w:r w:rsidR="00890C0A">
        <w:rPr>
          <w:b/>
          <w:bCs/>
        </w:rPr>
        <w:t>.</w:t>
      </w:r>
      <w:r w:rsidRPr="001518EE">
        <w:rPr>
          <w:b/>
          <w:bCs/>
        </w:rPr>
        <w:t xml:space="preserve"> </w:t>
      </w:r>
      <w:r w:rsidR="00890C0A">
        <w:rPr>
          <w:b/>
          <w:bCs/>
        </w:rPr>
        <w:t>V</w:t>
      </w:r>
      <w:r w:rsidRPr="001518EE">
        <w:rPr>
          <w:b/>
          <w:bCs/>
        </w:rPr>
        <w:t>ertinimo, ar dėl materialiojo turto nuomos kyla dėl grėsmių šalies gynybai ar saugumo funkcijų vykdymui, tvarką nustato Vyriausybė.</w:t>
      </w:r>
      <w:r w:rsidRPr="001518EE">
        <w:t>“</w:t>
      </w:r>
    </w:p>
    <w:p w14:paraId="51E114FA" w14:textId="06304B39" w:rsidR="007672BF" w:rsidRPr="001518EE" w:rsidRDefault="005B15D2" w:rsidP="005B15D2">
      <w:pPr>
        <w:pStyle w:val="Sraopastraipa"/>
        <w:numPr>
          <w:ilvl w:val="1"/>
          <w:numId w:val="28"/>
        </w:numPr>
        <w:tabs>
          <w:tab w:val="left" w:pos="0"/>
        </w:tabs>
        <w:suppressAutoHyphens/>
        <w:autoSpaceDN w:val="0"/>
        <w:spacing w:line="360" w:lineRule="auto"/>
        <w:jc w:val="both"/>
        <w:textAlignment w:val="baseline"/>
      </w:pPr>
      <w:r w:rsidRPr="001518EE">
        <w:rPr>
          <w:kern w:val="3"/>
        </w:rPr>
        <w:lastRenderedPageBreak/>
        <w:t xml:space="preserve"> </w:t>
      </w:r>
      <w:r w:rsidR="007672BF" w:rsidRPr="001518EE">
        <w:rPr>
          <w:kern w:val="3"/>
        </w:rPr>
        <w:t>Pakeisti 5 punktą ir jį išdėstyti taip:</w:t>
      </w:r>
    </w:p>
    <w:p w14:paraId="42EEAEE2" w14:textId="77777777" w:rsidR="007672BF" w:rsidRPr="001518EE" w:rsidRDefault="007672BF" w:rsidP="007672BF">
      <w:pPr>
        <w:spacing w:line="360" w:lineRule="auto"/>
        <w:ind w:firstLine="851"/>
        <w:jc w:val="both"/>
      </w:pPr>
      <w:r w:rsidRPr="001518EE">
        <w:t xml:space="preserve">„5. Savivaldybės ilgalaikis materialusis turtas gali būti išnuomotas ne ilgesniam kaip </w:t>
      </w:r>
      <w:r w:rsidRPr="001518EE">
        <w:rPr>
          <w:strike/>
        </w:rPr>
        <w:t>10 (dešimties)</w:t>
      </w:r>
      <w:r w:rsidRPr="001518EE">
        <w:t xml:space="preserve"> </w:t>
      </w:r>
      <w:r w:rsidRPr="001518EE">
        <w:rPr>
          <w:b/>
          <w:bCs/>
        </w:rPr>
        <w:t>15 (penkiolikos)</w:t>
      </w:r>
      <w:r w:rsidRPr="001518EE">
        <w:t xml:space="preserve"> metų laikotarpiui (įskaitant nuomos termino pratęsimą), išskyrus atvejus, kai įstatymai, tarptautinės sutartys ar tarptautiniai susitarimai nustato kitaip, taip pat atvejus, kai Savivaldybės turtas išnuomojamas įgyvendinant valstybei svarbius ekonominius arba regioninės svarbos projektus, nuomos laikotarpį nustatant atsižvelgus į projekto investicijų grąžą ir projekto veiklos pobūdį.“</w:t>
      </w:r>
    </w:p>
    <w:p w14:paraId="59B7FBCD" w14:textId="0836FA85" w:rsidR="007672BF" w:rsidRPr="001518EE" w:rsidRDefault="00B30F49" w:rsidP="005B15D2">
      <w:pPr>
        <w:pStyle w:val="Sraopastraipa"/>
        <w:numPr>
          <w:ilvl w:val="1"/>
          <w:numId w:val="28"/>
        </w:numPr>
        <w:tabs>
          <w:tab w:val="left" w:pos="0"/>
        </w:tabs>
        <w:suppressAutoHyphens/>
        <w:autoSpaceDN w:val="0"/>
        <w:spacing w:line="360" w:lineRule="auto"/>
        <w:jc w:val="both"/>
        <w:textAlignment w:val="baseline"/>
      </w:pPr>
      <w:r w:rsidRPr="001518EE">
        <w:rPr>
          <w:kern w:val="3"/>
        </w:rPr>
        <w:t xml:space="preserve"> </w:t>
      </w:r>
      <w:r w:rsidR="007672BF" w:rsidRPr="001518EE">
        <w:rPr>
          <w:kern w:val="3"/>
        </w:rPr>
        <w:t>Pakeisti 8 punktą ir jį išdėstyti taip:</w:t>
      </w:r>
    </w:p>
    <w:p w14:paraId="51E79B8F" w14:textId="5CF221AC" w:rsidR="005B15D2" w:rsidRPr="001518EE" w:rsidRDefault="005B15D2" w:rsidP="005B15D2">
      <w:pPr>
        <w:spacing w:line="360" w:lineRule="auto"/>
        <w:ind w:firstLine="851"/>
        <w:jc w:val="both"/>
      </w:pPr>
      <w:r w:rsidRPr="001518EE">
        <w:t xml:space="preserve">„8. Nuompinigiai už Savivaldybės ilgalaikio ir trumpalaikio materialiojo turto, kurį patikėjimo teise valdo Savivaldybės </w:t>
      </w:r>
      <w:r w:rsidRPr="001518EE">
        <w:rPr>
          <w:strike/>
        </w:rPr>
        <w:t>institucijos, įstaigos ir organizacijos</w:t>
      </w:r>
      <w:r w:rsidRPr="001518EE">
        <w:t xml:space="preserve"> </w:t>
      </w:r>
      <w:r w:rsidRPr="001518EE">
        <w:rPr>
          <w:b/>
          <w:bCs/>
        </w:rPr>
        <w:t>biudžetinės įstaigos</w:t>
      </w:r>
      <w:r w:rsidRPr="001518EE">
        <w:t xml:space="preserve">, nuomą pervedami į Savivaldybės biudžetą, o už turto, kurį patikėjimo teise valdo </w:t>
      </w:r>
      <w:r w:rsidRPr="001518EE">
        <w:rPr>
          <w:b/>
          <w:bCs/>
        </w:rPr>
        <w:t>Įstatymo 12 straipsnio 2 dalies 2 ir 3 punktuose nurodyti</w:t>
      </w:r>
      <w:r w:rsidRPr="001518EE">
        <w:t xml:space="preserve"> Savivaldybės </w:t>
      </w:r>
      <w:r w:rsidRPr="001518EE">
        <w:rPr>
          <w:strike/>
        </w:rPr>
        <w:t>įmonės</w:t>
      </w:r>
      <w:r w:rsidRPr="001518EE">
        <w:rPr>
          <w:b/>
          <w:bCs/>
        </w:rPr>
        <w:t xml:space="preserve"> turto patikėjimo teisės subjektai</w:t>
      </w:r>
      <w:r w:rsidRPr="001518EE">
        <w:t xml:space="preserve">, nuomą – į šių </w:t>
      </w:r>
      <w:r w:rsidRPr="001518EE">
        <w:rPr>
          <w:strike/>
        </w:rPr>
        <w:t>įmonių</w:t>
      </w:r>
      <w:r w:rsidRPr="001518EE">
        <w:t xml:space="preserve"> </w:t>
      </w:r>
      <w:r w:rsidR="00890C0A" w:rsidRPr="00890C0A">
        <w:rPr>
          <w:b/>
          <w:bCs/>
        </w:rPr>
        <w:t xml:space="preserve">Savivaldybės </w:t>
      </w:r>
      <w:r w:rsidR="00890C0A" w:rsidRPr="001518EE">
        <w:rPr>
          <w:b/>
          <w:bCs/>
        </w:rPr>
        <w:t>turto patikėjimo teisės subjekt</w:t>
      </w:r>
      <w:r w:rsidR="00890C0A">
        <w:rPr>
          <w:b/>
          <w:bCs/>
        </w:rPr>
        <w:t>ų</w:t>
      </w:r>
      <w:r w:rsidR="00890C0A" w:rsidRPr="001518EE">
        <w:t xml:space="preserve"> </w:t>
      </w:r>
      <w:r w:rsidRPr="001518EE">
        <w:t>sąskaitas.“</w:t>
      </w:r>
    </w:p>
    <w:p w14:paraId="3D4798E3" w14:textId="5CB7D8A8" w:rsidR="005B15D2" w:rsidRPr="001518EE" w:rsidRDefault="005B15D2" w:rsidP="005B15D2">
      <w:pPr>
        <w:pStyle w:val="Sraopastraipa"/>
        <w:numPr>
          <w:ilvl w:val="1"/>
          <w:numId w:val="28"/>
        </w:numPr>
        <w:tabs>
          <w:tab w:val="left" w:pos="0"/>
        </w:tabs>
        <w:suppressAutoHyphens/>
        <w:autoSpaceDN w:val="0"/>
        <w:spacing w:line="360" w:lineRule="auto"/>
        <w:jc w:val="both"/>
        <w:textAlignment w:val="baseline"/>
      </w:pPr>
      <w:r w:rsidRPr="001518EE">
        <w:rPr>
          <w:kern w:val="3"/>
        </w:rPr>
        <w:t xml:space="preserve"> Pakeisti 16.1 papunktį ir jį išdėstyti taip:</w:t>
      </w:r>
    </w:p>
    <w:p w14:paraId="7EC1116E" w14:textId="77777777" w:rsidR="005B15D2" w:rsidRPr="001518EE" w:rsidRDefault="005B15D2" w:rsidP="005B15D2">
      <w:pPr>
        <w:spacing w:line="360" w:lineRule="auto"/>
        <w:ind w:firstLine="851"/>
        <w:jc w:val="both"/>
      </w:pPr>
      <w:r w:rsidRPr="001518EE">
        <w:t>„16.1. paraiška, kurioje nurodomas konkurso dalyvio ar jo įgalioto asmens vardas, pavardė, gyvenamosios vietos adresas (šie reikalavimai taikomi</w:t>
      </w:r>
      <w:r w:rsidRPr="001518EE">
        <w:rPr>
          <w:b/>
        </w:rPr>
        <w:t xml:space="preserve"> </w:t>
      </w:r>
      <w:r w:rsidRPr="001518EE">
        <w:t>fiziniams asmenims), arba asmens teisinė forma, pavadinimas, kodas</w:t>
      </w:r>
      <w:r w:rsidRPr="001518EE">
        <w:rPr>
          <w:b/>
        </w:rPr>
        <w:t xml:space="preserve"> </w:t>
      </w:r>
      <w:r w:rsidRPr="001518EE">
        <w:t>ir buveinės adresas, steigimo dokumentų ar kitų steigimo</w:t>
      </w:r>
      <w:r w:rsidRPr="001518EE">
        <w:rPr>
          <w:b/>
        </w:rPr>
        <w:t xml:space="preserve"> </w:t>
      </w:r>
      <w:r w:rsidRPr="001518EE">
        <w:t>faktą patvirtinančių dokumentų kopijos (šie reikalavimai taikomi</w:t>
      </w:r>
      <w:r w:rsidRPr="001518EE">
        <w:rPr>
          <w:b/>
        </w:rPr>
        <w:t xml:space="preserve"> </w:t>
      </w:r>
      <w:r w:rsidRPr="001518EE">
        <w:t>juridiniams asmenims</w:t>
      </w:r>
      <w:r w:rsidRPr="001518EE">
        <w:rPr>
          <w:b/>
          <w:bCs/>
        </w:rPr>
        <w:t>, kai dokumentų kopijos nėra viešai prieinamos valstybės registruose)</w:t>
      </w:r>
      <w:r w:rsidRPr="001518EE">
        <w:t>, kontaktinio asmens telefono numeris, elektroninio pašto adresas, konkretus siūlomas nuompinigių dydis, konkurso dalyvio ar jo įgalioto asmens atsiskaitomosios sąskaitos, į kurią komisija turi pervesti grąžinamą pradinį įnašą, rekvizitai;“</w:t>
      </w:r>
    </w:p>
    <w:p w14:paraId="4FC6A86A" w14:textId="492CB476" w:rsidR="005B15D2" w:rsidRPr="001518EE" w:rsidRDefault="005B15D2" w:rsidP="005B15D2">
      <w:pPr>
        <w:pStyle w:val="Sraopastraipa"/>
        <w:numPr>
          <w:ilvl w:val="1"/>
          <w:numId w:val="28"/>
        </w:numPr>
        <w:tabs>
          <w:tab w:val="left" w:pos="0"/>
        </w:tabs>
        <w:suppressAutoHyphens/>
        <w:autoSpaceDN w:val="0"/>
        <w:spacing w:line="360" w:lineRule="auto"/>
        <w:ind w:left="0" w:firstLine="851"/>
        <w:jc w:val="both"/>
        <w:textAlignment w:val="baseline"/>
      </w:pPr>
      <w:r w:rsidRPr="001518EE">
        <w:rPr>
          <w:kern w:val="3"/>
        </w:rPr>
        <w:t>Pakeisti 20 punktą ir jį išdėstyti taip:</w:t>
      </w:r>
    </w:p>
    <w:p w14:paraId="1337C34D" w14:textId="77777777" w:rsidR="005B15D2" w:rsidRPr="001518EE" w:rsidRDefault="005B15D2" w:rsidP="005B15D2">
      <w:pPr>
        <w:spacing w:line="360" w:lineRule="auto"/>
        <w:ind w:firstLine="851"/>
        <w:jc w:val="both"/>
      </w:pPr>
      <w:r w:rsidRPr="001518EE">
        <w:t xml:space="preserve">„20. Įregistruotas konkurso dalyvis iki skelbime nurodyto dokumentų registravimo termino pabaigos turi teisę atšaukti pateiktą paraišką ir pateikti naują paraišką ir kitus Aprašo 16 punkte nurodytus dokumentus. Tokiu atveju konkurso dalyvių registracijos pažymoje įrašoma, kad ankstesnė paraiška atšaukta ir, jeigu pateiktas naujas vokas, nurodoma naujo voko pateikimo data ir laikas. Konkurso dalyviui, pateikusiam voką su naujais dokumentais, suteikiamas naujas registracijos numeris. Draudžiama pateikti naują paraišką, neatšaukus ankstesniosios. Konkurso dalyviui, atšaukusiam pateiktą </w:t>
      </w:r>
      <w:r w:rsidRPr="001518EE">
        <w:rPr>
          <w:strike/>
        </w:rPr>
        <w:t xml:space="preserve">parašką </w:t>
      </w:r>
      <w:r w:rsidRPr="001518EE">
        <w:rPr>
          <w:b/>
          <w:bCs/>
        </w:rPr>
        <w:t>paraišką</w:t>
      </w:r>
      <w:r w:rsidRPr="001518EE">
        <w:t>, jo pateikti dokumentai grąžinami įvykus konkursui arba, jeigu dalyvauti konkurse neįsiregistruoja nė vienas kitas asmuo, pasibaigus dokumentų registravimo terminui.“</w:t>
      </w:r>
    </w:p>
    <w:p w14:paraId="5D4C1DD0" w14:textId="77777777" w:rsidR="005B15D2" w:rsidRPr="001518EE" w:rsidRDefault="005B15D2" w:rsidP="005B15D2">
      <w:pPr>
        <w:pStyle w:val="Sraopastraipa"/>
        <w:numPr>
          <w:ilvl w:val="1"/>
          <w:numId w:val="28"/>
        </w:numPr>
        <w:tabs>
          <w:tab w:val="left" w:pos="0"/>
        </w:tabs>
        <w:suppressAutoHyphens/>
        <w:autoSpaceDN w:val="0"/>
        <w:spacing w:line="360" w:lineRule="auto"/>
        <w:ind w:left="0" w:firstLine="851"/>
        <w:jc w:val="both"/>
        <w:textAlignment w:val="baseline"/>
      </w:pPr>
      <w:r w:rsidRPr="001518EE">
        <w:rPr>
          <w:kern w:val="3"/>
        </w:rPr>
        <w:t>Pakeisti 37 punktą ir jį išdėstyti taip:</w:t>
      </w:r>
    </w:p>
    <w:p w14:paraId="4C20A148" w14:textId="77777777" w:rsidR="005B15D2" w:rsidRPr="001518EE" w:rsidRDefault="005B15D2" w:rsidP="005B15D2">
      <w:pPr>
        <w:spacing w:line="360" w:lineRule="auto"/>
        <w:ind w:firstLine="851"/>
        <w:jc w:val="both"/>
      </w:pPr>
      <w:r w:rsidRPr="001518EE">
        <w:t xml:space="preserve">„37. Sprendimą dėl Savivaldybės turto nuomos be konkurso priima Savivaldybės taryba, išskyrus Įstatymo 15 straipsnio 2 dalies 2 ir 3 punktuose nustatytus atvejus, kai sprendimą priima </w:t>
      </w:r>
      <w:r w:rsidRPr="001518EE">
        <w:rPr>
          <w:strike/>
        </w:rPr>
        <w:t>Savivaldybės administracijos direktorius</w:t>
      </w:r>
      <w:r w:rsidRPr="001518EE">
        <w:t xml:space="preserve"> </w:t>
      </w:r>
      <w:r w:rsidRPr="001518EE">
        <w:rPr>
          <w:b/>
          <w:bCs/>
        </w:rPr>
        <w:t>Turto valdytojas</w:t>
      </w:r>
      <w:r w:rsidRPr="001518EE">
        <w:t>.“</w:t>
      </w:r>
    </w:p>
    <w:p w14:paraId="1AD83681" w14:textId="77777777" w:rsidR="005B15D2" w:rsidRPr="001518EE" w:rsidRDefault="005B15D2" w:rsidP="005B15D2">
      <w:pPr>
        <w:pStyle w:val="Sraopastraipa"/>
        <w:numPr>
          <w:ilvl w:val="1"/>
          <w:numId w:val="28"/>
        </w:numPr>
        <w:tabs>
          <w:tab w:val="left" w:pos="0"/>
        </w:tabs>
        <w:suppressAutoHyphens/>
        <w:autoSpaceDN w:val="0"/>
        <w:spacing w:line="360" w:lineRule="auto"/>
        <w:ind w:left="0" w:firstLine="851"/>
        <w:jc w:val="both"/>
        <w:textAlignment w:val="baseline"/>
      </w:pPr>
      <w:r w:rsidRPr="001518EE">
        <w:rPr>
          <w:kern w:val="3"/>
        </w:rPr>
        <w:lastRenderedPageBreak/>
        <w:t>Pakeisti 38 punktą ir jį išdėstyti taip:</w:t>
      </w:r>
    </w:p>
    <w:p w14:paraId="73AFA330" w14:textId="77777777" w:rsidR="005B15D2" w:rsidRPr="001518EE" w:rsidRDefault="005B15D2" w:rsidP="005B15D2">
      <w:pPr>
        <w:spacing w:line="360" w:lineRule="auto"/>
        <w:ind w:firstLine="851"/>
        <w:jc w:val="both"/>
      </w:pPr>
      <w:r w:rsidRPr="001518EE">
        <w:t xml:space="preserve">„38. Savivaldybės tarybos ar </w:t>
      </w:r>
      <w:r w:rsidRPr="001518EE">
        <w:rPr>
          <w:strike/>
        </w:rPr>
        <w:t>Savivaldybės administracijos direktoriaus</w:t>
      </w:r>
      <w:r w:rsidRPr="001518EE">
        <w:t xml:space="preserve"> </w:t>
      </w:r>
      <w:r w:rsidRPr="001518EE">
        <w:rPr>
          <w:b/>
          <w:bCs/>
        </w:rPr>
        <w:t>Turto valdytojo</w:t>
      </w:r>
      <w:r w:rsidRPr="001518EE">
        <w:t xml:space="preserve"> sprendime dėl Savivaldybės turto nuomos be konkurso turi būti nurodyta:‘</w:t>
      </w:r>
    </w:p>
    <w:p w14:paraId="34146EB6" w14:textId="4AF10A5C" w:rsidR="005B15D2" w:rsidRPr="001518EE" w:rsidRDefault="005B15D2" w:rsidP="005B15D2">
      <w:pPr>
        <w:pStyle w:val="Sraopastraipa"/>
        <w:numPr>
          <w:ilvl w:val="1"/>
          <w:numId w:val="28"/>
        </w:numPr>
        <w:tabs>
          <w:tab w:val="left" w:pos="0"/>
        </w:tabs>
        <w:suppressAutoHyphens/>
        <w:autoSpaceDN w:val="0"/>
        <w:spacing w:line="360" w:lineRule="auto"/>
        <w:ind w:left="0" w:firstLine="851"/>
        <w:jc w:val="both"/>
        <w:textAlignment w:val="baseline"/>
      </w:pPr>
      <w:r w:rsidRPr="001518EE">
        <w:rPr>
          <w:kern w:val="3"/>
        </w:rPr>
        <w:t>Pakeisti 40–42 punktus ir juos išdėstyti taip:</w:t>
      </w:r>
    </w:p>
    <w:p w14:paraId="0EE802C7" w14:textId="77777777" w:rsidR="005B15D2" w:rsidRPr="001518EE" w:rsidRDefault="005B15D2" w:rsidP="005B15D2">
      <w:pPr>
        <w:spacing w:line="360" w:lineRule="auto"/>
        <w:ind w:firstLine="851"/>
        <w:jc w:val="both"/>
      </w:pPr>
      <w:r w:rsidRPr="001518EE">
        <w:t xml:space="preserve">„40. Aprašo 3 punkte nurodyti subjektai, norintys išsinuomoti Savivaldybės turtą be konkurso, Savivaldybės tarybai ar </w:t>
      </w:r>
      <w:r w:rsidRPr="001518EE">
        <w:rPr>
          <w:strike/>
        </w:rPr>
        <w:t>Savivaldybės administracijos direktoriui</w:t>
      </w:r>
      <w:r w:rsidRPr="001518EE">
        <w:t xml:space="preserve"> </w:t>
      </w:r>
      <w:r w:rsidRPr="001518EE">
        <w:rPr>
          <w:b/>
          <w:bCs/>
        </w:rPr>
        <w:t>Turto valdytojui</w:t>
      </w:r>
      <w:r w:rsidRPr="001518EE">
        <w:t xml:space="preserve"> pateikia paraišką, kurioje turi būti nurodyta:</w:t>
      </w:r>
    </w:p>
    <w:p w14:paraId="75BF4AC8" w14:textId="77777777" w:rsidR="005B15D2" w:rsidRPr="001518EE" w:rsidRDefault="005B15D2" w:rsidP="005B15D2">
      <w:pPr>
        <w:spacing w:line="360" w:lineRule="auto"/>
        <w:ind w:firstLine="851"/>
        <w:jc w:val="both"/>
      </w:pPr>
      <w:r w:rsidRPr="001518EE">
        <w:t>40.1. asmens ar jo įgalioto asmens vardas, pavardė, gyvenamosios vietos adresas (šie reikalavimai taikomi fiziniams asmenims) arba juridinio asmens teisinė forma, pavadinimas, kodas ir buveinės adresas (šie reikalavimai taikomi juridiniams asmenims ar organizacijoms);</w:t>
      </w:r>
    </w:p>
    <w:p w14:paraId="46A4C73A" w14:textId="77777777" w:rsidR="005B15D2" w:rsidRPr="001518EE" w:rsidRDefault="005B15D2" w:rsidP="005B15D2">
      <w:pPr>
        <w:spacing w:line="360" w:lineRule="auto"/>
        <w:ind w:firstLine="851"/>
        <w:jc w:val="both"/>
      </w:pPr>
      <w:r w:rsidRPr="001518EE">
        <w:t>40.2. kokiam tikslui subjektas naudos turtą;</w:t>
      </w:r>
    </w:p>
    <w:p w14:paraId="3A7BDD8D" w14:textId="77777777" w:rsidR="005B15D2" w:rsidRPr="001518EE" w:rsidRDefault="005B15D2" w:rsidP="005B15D2">
      <w:pPr>
        <w:spacing w:line="360" w:lineRule="auto"/>
        <w:ind w:firstLine="851"/>
        <w:jc w:val="both"/>
      </w:pPr>
      <w:r w:rsidRPr="001518EE">
        <w:t>40.3. siūlomas Savivaldybės turto nuompinigių dydis;</w:t>
      </w:r>
    </w:p>
    <w:p w14:paraId="3CEF5020" w14:textId="4DEA494A" w:rsidR="005B15D2" w:rsidRPr="001518EE" w:rsidRDefault="005B15D2" w:rsidP="005B15D2">
      <w:pPr>
        <w:spacing w:line="360" w:lineRule="auto"/>
        <w:ind w:firstLine="851"/>
        <w:jc w:val="both"/>
      </w:pPr>
      <w:r w:rsidRPr="001518EE">
        <w:t xml:space="preserve">40.4. Nekilnojamojo turto registro centrinio duomenų banko išrašo kopiją ir (arba) sutarties kopiją, kai bendrosios nuosavybės teise valdomas Savivaldybės nekilnojamasis turtas išnuomojamas šio turto bendraturčiams </w:t>
      </w:r>
      <w:r w:rsidRPr="001518EE">
        <w:rPr>
          <w:b/>
          <w:bCs/>
        </w:rPr>
        <w:t>(jeigu dokumentų kopijos nėra viešai prieinamos valstybės registruose</w:t>
      </w:r>
      <w:r w:rsidR="00AB16C8">
        <w:rPr>
          <w:b/>
          <w:bCs/>
        </w:rPr>
        <w:t xml:space="preserve"> </w:t>
      </w:r>
      <w:r w:rsidR="00AB16C8" w:rsidRPr="00AB16C8">
        <w:rPr>
          <w:b/>
          <w:bCs/>
        </w:rPr>
        <w:t>(kadastruose), žinybiniuose registruose, valstybės informacinėse sistemose ir kitose informacinėse sistemose, finansuojamose iš valstybės ar savivaldybės biudžeto ir (ar) valstybės pinigų fondų</w:t>
      </w:r>
      <w:r w:rsidRPr="001518EE">
        <w:rPr>
          <w:b/>
          <w:bCs/>
        </w:rPr>
        <w:t>);</w:t>
      </w:r>
    </w:p>
    <w:p w14:paraId="43E1B6AA" w14:textId="2839B8D4" w:rsidR="005B15D2" w:rsidRPr="001518EE" w:rsidRDefault="005B15D2" w:rsidP="005B15D2">
      <w:pPr>
        <w:spacing w:line="360" w:lineRule="auto"/>
        <w:ind w:firstLine="851"/>
        <w:jc w:val="both"/>
      </w:pPr>
      <w:r w:rsidRPr="001518EE">
        <w:t xml:space="preserve">40.5. Nekilnojamojo turto registro centrinio duomenų banko išrašo ir (arba) sutarties kopiją, kai Savivaldybės nekilnojamąjį turtą nori išsinuomoti greta šio turto esančių statinių, savininkas ar kitais teisiniais pagrindais turtą </w:t>
      </w:r>
      <w:r w:rsidRPr="00AB16C8">
        <w:rPr>
          <w:b/>
          <w:bCs/>
        </w:rPr>
        <w:t>valdantis subjektas (jeigu dokumentų kopijos nėra viešai prieinamos valstybės registruose</w:t>
      </w:r>
      <w:r w:rsidR="00AB16C8" w:rsidRPr="00AB16C8">
        <w:rPr>
          <w:b/>
          <w:bCs/>
        </w:rPr>
        <w:t xml:space="preserve"> (kadastruose), žinybiniuose registruose, valstybės informacinėse sistemose ir kitose informacinėse sistemose, finansuojamose iš valstybės ar savivaldybės biudžeto ir (ar) valstybės pinigų fondų)</w:t>
      </w:r>
      <w:r w:rsidRPr="001518EE">
        <w:t>;</w:t>
      </w:r>
    </w:p>
    <w:p w14:paraId="452965D5" w14:textId="77777777" w:rsidR="005B15D2" w:rsidRPr="001518EE" w:rsidRDefault="005B15D2" w:rsidP="005B15D2">
      <w:pPr>
        <w:spacing w:line="360" w:lineRule="auto"/>
        <w:ind w:firstLine="851"/>
        <w:jc w:val="both"/>
      </w:pPr>
      <w:r w:rsidRPr="001518EE">
        <w:t>40.6. dokumentus, kuriais patvirtinama, kad pelno nesiekiančių subjektų pagrindinis veiklos tikslas atitinka bent vieną iš Įstatymo 14 straipsnio 2 dalyje nustatytų tikslų (tokie dokumentai yra įstatai, laisvos formos veiklos ataskaita, kurioje pateikiama informacija apie suorganizuotus renginius, jų datas, dalyvių skaičių ir panašaus pobūdžio dokumentai);</w:t>
      </w:r>
    </w:p>
    <w:p w14:paraId="6034808E" w14:textId="77777777" w:rsidR="005B15D2" w:rsidRPr="001518EE" w:rsidRDefault="005B15D2" w:rsidP="005B15D2">
      <w:pPr>
        <w:spacing w:line="360" w:lineRule="auto"/>
        <w:ind w:firstLine="851"/>
        <w:jc w:val="both"/>
      </w:pPr>
      <w:r w:rsidRPr="001518EE">
        <w:t>40.7. dokumentus, kuriais patvirtinama, kad Savivaldybės turtas išnuomojamas trumpalaikiam renginiui, kurio trukmė ne ilgesnė nei 30 (trisdešimt) dienų organizuoti (tokie dokumentai yra renginių tvarkaraštis, skelbimas ir (arba) pasirašytos sutartys dėl renginio organizavimo, kuriuose numatomas dalyvių skaičius ir panašaus pobūdžio dokumentai);</w:t>
      </w:r>
    </w:p>
    <w:p w14:paraId="5934C22B" w14:textId="77777777" w:rsidR="005B15D2" w:rsidRPr="001518EE" w:rsidRDefault="005B15D2" w:rsidP="005B15D2">
      <w:pPr>
        <w:spacing w:line="360" w:lineRule="auto"/>
        <w:ind w:firstLine="851"/>
        <w:jc w:val="both"/>
      </w:pPr>
      <w:r w:rsidRPr="001518EE">
        <w:t>40.8. dokumentus, kuriais patvirtinama, kad subjekto veiklos pobūdis atitinka Savivaldybės turto paskirtį.</w:t>
      </w:r>
    </w:p>
    <w:p w14:paraId="5809CBC1" w14:textId="77777777" w:rsidR="005B15D2" w:rsidRPr="001518EE" w:rsidRDefault="005B15D2" w:rsidP="005B15D2">
      <w:pPr>
        <w:spacing w:line="360" w:lineRule="auto"/>
        <w:ind w:firstLine="851"/>
        <w:jc w:val="both"/>
      </w:pPr>
      <w:r w:rsidRPr="001518EE">
        <w:lastRenderedPageBreak/>
        <w:t xml:space="preserve">41. Apie priimtą sprendimą ir turto nuomos sutarties sudarymo datą ir laiką asmuo informuojamas raštu ne vėliau kaip per </w:t>
      </w:r>
      <w:r w:rsidRPr="001518EE">
        <w:rPr>
          <w:strike/>
        </w:rPr>
        <w:t>5 (penkias)</w:t>
      </w:r>
      <w:r w:rsidRPr="001518EE">
        <w:t xml:space="preserve"> </w:t>
      </w:r>
      <w:r w:rsidRPr="001518EE">
        <w:rPr>
          <w:b/>
          <w:bCs/>
        </w:rPr>
        <w:t>3 (tris)</w:t>
      </w:r>
      <w:r w:rsidRPr="001518EE">
        <w:t xml:space="preserve"> darbo dienas nuo sprendimo priėmimo dienos, o tuo atveju, kai paraiška pateikta neatidėliotinam darbui atlikti (avarijoms, stichinėms nelaimėms likviduoti ir panašiai) ar trumpalaikiam renginiui (parodoms, sporto varžyboms, pasitarimams, seminarams, šventėms, kultūros renginiams), kurio trukmė  yra ne ilgesnė kaip 30 (trisdešimt) kalendorinių dienų, organizuoti, – sprendimo priėmimo dieną.</w:t>
      </w:r>
    </w:p>
    <w:p w14:paraId="0ADA86AE" w14:textId="77777777" w:rsidR="005B15D2" w:rsidRPr="001518EE" w:rsidRDefault="005B15D2" w:rsidP="005B15D2">
      <w:pPr>
        <w:spacing w:line="360" w:lineRule="auto"/>
        <w:ind w:firstLine="851"/>
        <w:jc w:val="both"/>
      </w:pPr>
      <w:r w:rsidRPr="001518EE">
        <w:t xml:space="preserve">42. Jeigu Savivaldybės taryba ar </w:t>
      </w:r>
      <w:r w:rsidRPr="001518EE">
        <w:rPr>
          <w:strike/>
        </w:rPr>
        <w:t>Savivaldybės administracijos direktorius</w:t>
      </w:r>
      <w:r w:rsidRPr="001518EE">
        <w:t xml:space="preserve"> </w:t>
      </w:r>
      <w:r w:rsidRPr="001518EE">
        <w:rPr>
          <w:b/>
          <w:bCs/>
        </w:rPr>
        <w:t>Turto valdytojas</w:t>
      </w:r>
      <w:r w:rsidRPr="001518EE">
        <w:t xml:space="preserve"> nepritaria turto nuomai, paraišką išsinuomoti turtą pateikęs asmuo, apie tai informuojamas raštu ne vėliau kaip per 3 (tris) darbo dienas nuo sprendimo priėmimo.“</w:t>
      </w:r>
    </w:p>
    <w:p w14:paraId="7C6D7356" w14:textId="72D44E0A" w:rsidR="005B15D2" w:rsidRPr="001518EE" w:rsidRDefault="00024A75" w:rsidP="005B15D2">
      <w:pPr>
        <w:pStyle w:val="Sraopastraipa"/>
        <w:numPr>
          <w:ilvl w:val="1"/>
          <w:numId w:val="28"/>
        </w:numPr>
        <w:tabs>
          <w:tab w:val="left" w:pos="0"/>
        </w:tabs>
        <w:suppressAutoHyphens/>
        <w:autoSpaceDN w:val="0"/>
        <w:spacing w:line="360" w:lineRule="auto"/>
        <w:ind w:left="0" w:firstLine="851"/>
        <w:jc w:val="both"/>
        <w:textAlignment w:val="baseline"/>
      </w:pPr>
      <w:r w:rsidRPr="00751EEA">
        <w:t xml:space="preserve">Buvusius </w:t>
      </w:r>
      <w:r>
        <w:t xml:space="preserve">46.1, 46.2, 46.3 papunkčius bei </w:t>
      </w:r>
      <w:r w:rsidRPr="00751EEA">
        <w:t>4</w:t>
      </w:r>
      <w:r>
        <w:t>7</w:t>
      </w:r>
      <w:r w:rsidRPr="00751EEA">
        <w:t>, 4</w:t>
      </w:r>
      <w:r>
        <w:t>8</w:t>
      </w:r>
      <w:r w:rsidRPr="00751EEA">
        <w:t>, 4</w:t>
      </w:r>
      <w:r>
        <w:t>9</w:t>
      </w:r>
      <w:r w:rsidRPr="00751EEA">
        <w:t xml:space="preserve">, </w:t>
      </w:r>
      <w:r>
        <w:t>50</w:t>
      </w:r>
      <w:r w:rsidRPr="00751EEA">
        <w:t xml:space="preserve"> ir </w:t>
      </w:r>
      <w:r>
        <w:t>51</w:t>
      </w:r>
      <w:r w:rsidRPr="00751EEA">
        <w:t xml:space="preserve"> punktus laikyti atitinkamai 4</w:t>
      </w:r>
      <w:r>
        <w:t>7</w:t>
      </w:r>
      <w:r w:rsidRPr="00751EEA">
        <w:t>, 4</w:t>
      </w:r>
      <w:r>
        <w:t>8</w:t>
      </w:r>
      <w:r w:rsidRPr="00751EEA">
        <w:t>, 4</w:t>
      </w:r>
      <w:r>
        <w:t>9</w:t>
      </w:r>
      <w:r w:rsidRPr="00751EEA">
        <w:t xml:space="preserve">, </w:t>
      </w:r>
      <w:r>
        <w:t>50</w:t>
      </w:r>
      <w:r w:rsidRPr="00751EEA">
        <w:t xml:space="preserve">, </w:t>
      </w:r>
      <w:r>
        <w:t>51, 52, 53</w:t>
      </w:r>
      <w:r w:rsidRPr="00751EEA">
        <w:t xml:space="preserve"> ir </w:t>
      </w:r>
      <w:r>
        <w:t>5</w:t>
      </w:r>
      <w:r w:rsidRPr="00751EEA">
        <w:t>4 punktais</w:t>
      </w:r>
    </w:p>
    <w:p w14:paraId="58D187B3" w14:textId="1545A76C" w:rsidR="005B15D2" w:rsidRPr="001518EE" w:rsidRDefault="005B15D2" w:rsidP="005B15D2">
      <w:pPr>
        <w:spacing w:line="360" w:lineRule="auto"/>
        <w:ind w:firstLine="851"/>
        <w:jc w:val="both"/>
        <w:rPr>
          <w:bCs/>
        </w:rPr>
      </w:pPr>
      <w:r w:rsidRPr="001518EE">
        <w:rPr>
          <w:bCs/>
        </w:rPr>
        <w:t>1.10. Papildyti 5</w:t>
      </w:r>
      <w:r w:rsidR="00890C0A">
        <w:rPr>
          <w:bCs/>
        </w:rPr>
        <w:t>5</w:t>
      </w:r>
      <w:r w:rsidRPr="001518EE">
        <w:rPr>
          <w:bCs/>
        </w:rPr>
        <w:t xml:space="preserve"> punktu:</w:t>
      </w:r>
    </w:p>
    <w:p w14:paraId="794FCA85" w14:textId="78A8BFB7" w:rsidR="005B15D2" w:rsidRPr="001518EE" w:rsidRDefault="005B15D2" w:rsidP="005B15D2">
      <w:pPr>
        <w:pStyle w:val="Pagrindinistekstas"/>
        <w:spacing w:line="360" w:lineRule="auto"/>
        <w:ind w:firstLine="851"/>
        <w:rPr>
          <w:b/>
          <w:bCs w:val="0"/>
        </w:rPr>
      </w:pPr>
      <w:r w:rsidRPr="001518EE">
        <w:rPr>
          <w:b/>
          <w:bCs w:val="0"/>
        </w:rPr>
        <w:t>„5</w:t>
      </w:r>
      <w:r w:rsidR="00890C0A">
        <w:rPr>
          <w:b/>
          <w:bCs w:val="0"/>
        </w:rPr>
        <w:t>5</w:t>
      </w:r>
      <w:r w:rsidRPr="001518EE">
        <w:rPr>
          <w:b/>
          <w:bCs w:val="0"/>
        </w:rPr>
        <w:t>. Subnuoma leidžiama tik Savivaldybės tarybos sprendimu tomis pačiomis sąlygomis ir tik tais atvejais, kai:</w:t>
      </w:r>
    </w:p>
    <w:p w14:paraId="0519511F" w14:textId="4A458AFF" w:rsidR="005B15D2" w:rsidRPr="001518EE" w:rsidRDefault="005B15D2" w:rsidP="005B15D2">
      <w:pPr>
        <w:pStyle w:val="Pagrindinistekstas"/>
        <w:spacing w:line="360" w:lineRule="auto"/>
        <w:ind w:firstLine="851"/>
        <w:rPr>
          <w:b/>
          <w:bCs w:val="0"/>
        </w:rPr>
      </w:pPr>
      <w:r w:rsidRPr="001518EE">
        <w:rPr>
          <w:b/>
          <w:bCs w:val="0"/>
        </w:rPr>
        <w:t>5</w:t>
      </w:r>
      <w:r w:rsidR="00890C0A">
        <w:rPr>
          <w:b/>
          <w:bCs w:val="0"/>
        </w:rPr>
        <w:t>5</w:t>
      </w:r>
      <w:r w:rsidRPr="001518EE">
        <w:rPr>
          <w:b/>
          <w:bCs w:val="0"/>
        </w:rPr>
        <w:t>.1. subnuomojama tik dalis išnuomoto turto ir nuomininkas pats faktiškai naudoja likusią turto dalį;</w:t>
      </w:r>
    </w:p>
    <w:p w14:paraId="3749CF08" w14:textId="2CCC97E9" w:rsidR="005B15D2" w:rsidRPr="001518EE" w:rsidRDefault="005B15D2" w:rsidP="005B15D2">
      <w:pPr>
        <w:pStyle w:val="Pagrindinistekstas"/>
        <w:spacing w:line="360" w:lineRule="auto"/>
        <w:ind w:firstLine="851"/>
        <w:rPr>
          <w:b/>
          <w:bCs w:val="0"/>
        </w:rPr>
      </w:pPr>
      <w:r w:rsidRPr="001518EE">
        <w:rPr>
          <w:b/>
          <w:bCs w:val="0"/>
        </w:rPr>
        <w:t>5</w:t>
      </w:r>
      <w:r w:rsidR="00890C0A">
        <w:rPr>
          <w:b/>
          <w:bCs w:val="0"/>
        </w:rPr>
        <w:t>5</w:t>
      </w:r>
      <w:r w:rsidRPr="001518EE">
        <w:rPr>
          <w:b/>
          <w:bCs w:val="0"/>
        </w:rPr>
        <w:t>.2. subnuomininko vykdoma veikla yra tiesiogiai susijusi su nuomininko vykdoma veikla arba papildo ją ir neprieštarauja turto paskirčiai;</w:t>
      </w:r>
    </w:p>
    <w:p w14:paraId="2598254C" w14:textId="70FD48C1" w:rsidR="005B15D2" w:rsidRPr="001518EE" w:rsidRDefault="005B15D2" w:rsidP="005B15D2">
      <w:pPr>
        <w:pStyle w:val="Pagrindinistekstas"/>
        <w:spacing w:line="360" w:lineRule="auto"/>
        <w:ind w:firstLine="851"/>
        <w:rPr>
          <w:b/>
          <w:bCs w:val="0"/>
        </w:rPr>
      </w:pPr>
      <w:r w:rsidRPr="001518EE">
        <w:rPr>
          <w:b/>
          <w:bCs w:val="0"/>
        </w:rPr>
        <w:t>5</w:t>
      </w:r>
      <w:r w:rsidR="00890C0A">
        <w:rPr>
          <w:b/>
          <w:bCs w:val="0"/>
        </w:rPr>
        <w:t>5</w:t>
      </w:r>
      <w:r w:rsidRPr="001518EE">
        <w:rPr>
          <w:b/>
          <w:bCs w:val="0"/>
        </w:rPr>
        <w:t xml:space="preserve">.3. netaikoma trumpalaikės nuomos atveju.“ </w:t>
      </w:r>
    </w:p>
    <w:p w14:paraId="58DBA1B6" w14:textId="77777777" w:rsidR="005B15D2" w:rsidRPr="001518EE" w:rsidRDefault="005B15D2" w:rsidP="005B15D2">
      <w:pPr>
        <w:pStyle w:val="Pagrindinistekstas"/>
        <w:spacing w:line="360" w:lineRule="auto"/>
        <w:ind w:firstLine="851"/>
      </w:pPr>
      <w:r w:rsidRPr="001518EE">
        <w:t xml:space="preserve">2. </w:t>
      </w:r>
      <w:r w:rsidRPr="001518EE">
        <w:rPr>
          <w:bCs w:val="0"/>
        </w:rPr>
        <w:t xml:space="preserve">Pakeisti </w:t>
      </w:r>
      <w:r w:rsidRPr="001518EE">
        <w:t>Anykščių rajono savivaldybės ilgalaikio materialiojo turto viešo nuomos konkurso ir nuomos be konkurso organizavimo ir vykdymo tvarkos aprašo, patvirtinto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Pr="001518EE">
        <w:rPr>
          <w:bCs w:val="0"/>
        </w:rPr>
        <w:t>, 1–3 priedus ir juos išdėstyti nauja redakcija (pridedama)</w:t>
      </w:r>
      <w:r w:rsidRPr="001518EE">
        <w:t>.</w:t>
      </w:r>
    </w:p>
    <w:p w14:paraId="7CD7996E" w14:textId="21B78736" w:rsidR="005B15D2" w:rsidRPr="001518EE" w:rsidRDefault="005B15D2" w:rsidP="005B15D2">
      <w:pPr>
        <w:spacing w:line="360" w:lineRule="auto"/>
        <w:ind w:firstLine="851"/>
        <w:jc w:val="both"/>
      </w:pPr>
      <w:r w:rsidRPr="001518EE">
        <w:rPr>
          <w:bCs/>
        </w:rPr>
        <w:t>3. Nustatyti, kad šis sprendimas įsigalioja 2026 m. birželio 1 d.</w:t>
      </w:r>
    </w:p>
    <w:p w14:paraId="3F870B1B" w14:textId="77777777" w:rsidR="007672BF" w:rsidRPr="001518EE" w:rsidRDefault="007672BF" w:rsidP="007672BF">
      <w:pPr>
        <w:pStyle w:val="Pagrindinistekstas"/>
        <w:spacing w:line="360" w:lineRule="auto"/>
        <w:ind w:firstLine="851"/>
      </w:pPr>
      <w:r w:rsidRPr="001518EE">
        <w:rPr>
          <w:bCs w:val="0"/>
        </w:rPr>
        <w:t xml:space="preserve">Šis sprendimas skelbiamas Teisės aktų registre </w:t>
      </w:r>
      <w:r w:rsidRPr="001518EE">
        <w:t xml:space="preserve">ir Anykščių rajono savivaldybės interneto svetainėje </w:t>
      </w:r>
      <w:hyperlink r:id="rId11" w:history="1">
        <w:r w:rsidRPr="001518EE">
          <w:rPr>
            <w:rStyle w:val="Hipersaitas"/>
            <w:color w:val="auto"/>
          </w:rPr>
          <w:t>www.anyksciai.lt</w:t>
        </w:r>
      </w:hyperlink>
      <w:r w:rsidRPr="001518EE">
        <w:t>.</w:t>
      </w:r>
    </w:p>
    <w:p w14:paraId="5DD4EBA7" w14:textId="77777777" w:rsidR="007672BF" w:rsidRDefault="007672BF" w:rsidP="007672BF">
      <w:pPr>
        <w:pStyle w:val="Pagrindinistekstas"/>
        <w:spacing w:line="360" w:lineRule="auto"/>
      </w:pPr>
      <w:r w:rsidRPr="001518EE">
        <w:t>Meras</w:t>
      </w:r>
      <w:r w:rsidRPr="001518EE">
        <w:tab/>
      </w:r>
      <w:r w:rsidRPr="001518EE">
        <w:tab/>
      </w:r>
      <w:r w:rsidRPr="001518EE">
        <w:tab/>
      </w:r>
      <w:r w:rsidRPr="001518EE">
        <w:tab/>
      </w:r>
      <w:r w:rsidRPr="001518EE">
        <w:tab/>
      </w:r>
      <w:r w:rsidRPr="001518EE">
        <w:tab/>
        <w:t>Kęstutis Tubis</w:t>
      </w:r>
    </w:p>
    <w:p w14:paraId="2D13F5C4" w14:textId="77777777" w:rsidR="00024A75" w:rsidRDefault="00024A75" w:rsidP="007672BF">
      <w:pPr>
        <w:pStyle w:val="Pagrindinistekstas"/>
        <w:spacing w:line="360" w:lineRule="auto"/>
      </w:pPr>
    </w:p>
    <w:p w14:paraId="2753C198" w14:textId="77777777" w:rsidR="00024A75" w:rsidRDefault="00024A75" w:rsidP="007672BF">
      <w:pPr>
        <w:pStyle w:val="Pagrindinistekstas"/>
        <w:spacing w:line="360" w:lineRule="auto"/>
      </w:pPr>
    </w:p>
    <w:p w14:paraId="755CE02C" w14:textId="77777777" w:rsidR="00024A75" w:rsidRDefault="00024A75" w:rsidP="007672BF">
      <w:pPr>
        <w:pStyle w:val="Pagrindinistekstas"/>
        <w:spacing w:line="360" w:lineRule="auto"/>
      </w:pPr>
    </w:p>
    <w:p w14:paraId="2E39BBC7" w14:textId="77777777" w:rsidR="00024A75" w:rsidRDefault="00024A75" w:rsidP="007672BF">
      <w:pPr>
        <w:pStyle w:val="Pagrindinistekstas"/>
        <w:spacing w:line="360" w:lineRule="auto"/>
      </w:pPr>
    </w:p>
    <w:p w14:paraId="3A1F0B55" w14:textId="77777777" w:rsidR="00024A75" w:rsidRDefault="00024A75" w:rsidP="007672BF">
      <w:pPr>
        <w:pStyle w:val="Pagrindinistekstas"/>
        <w:spacing w:line="360" w:lineRule="auto"/>
      </w:pPr>
    </w:p>
    <w:p w14:paraId="11DD2541" w14:textId="77777777" w:rsidR="000F4764" w:rsidRPr="001518EE" w:rsidRDefault="000F4764" w:rsidP="000F4764">
      <w:pPr>
        <w:ind w:firstLine="5670"/>
        <w:jc w:val="both"/>
      </w:pPr>
      <w:r w:rsidRPr="001518EE">
        <w:lastRenderedPageBreak/>
        <w:t xml:space="preserve">Anykščių rajono savivaldybės </w:t>
      </w:r>
    </w:p>
    <w:p w14:paraId="6BEAF438" w14:textId="77777777" w:rsidR="000F4764" w:rsidRPr="001518EE" w:rsidRDefault="000F4764" w:rsidP="000F4764">
      <w:pPr>
        <w:ind w:firstLine="5670"/>
        <w:jc w:val="both"/>
      </w:pPr>
      <w:r w:rsidRPr="001518EE">
        <w:t>ilgalaikio materialiojo turto viešojo</w:t>
      </w:r>
    </w:p>
    <w:p w14:paraId="2FA7FEBB" w14:textId="77777777" w:rsidR="000F4764" w:rsidRPr="001518EE" w:rsidRDefault="000F4764" w:rsidP="000F4764">
      <w:pPr>
        <w:ind w:firstLine="5670"/>
        <w:jc w:val="both"/>
      </w:pPr>
      <w:r w:rsidRPr="001518EE">
        <w:t>nuomos konkurso ir nuomos be konkurso</w:t>
      </w:r>
    </w:p>
    <w:p w14:paraId="5AE42579" w14:textId="77777777" w:rsidR="000F4764" w:rsidRPr="001518EE" w:rsidRDefault="000F4764" w:rsidP="000F4764">
      <w:pPr>
        <w:ind w:firstLine="5670"/>
        <w:jc w:val="both"/>
      </w:pPr>
      <w:r w:rsidRPr="001518EE">
        <w:t>organizavimo ir vykdymo tvarkos aprašo</w:t>
      </w:r>
    </w:p>
    <w:p w14:paraId="7D7E6F1E" w14:textId="77777777" w:rsidR="000F4764" w:rsidRPr="001518EE" w:rsidRDefault="000F4764" w:rsidP="000F4764">
      <w:pPr>
        <w:ind w:firstLine="5670"/>
        <w:jc w:val="both"/>
      </w:pPr>
      <w:r w:rsidRPr="001518EE">
        <w:t xml:space="preserve">1 priedas                    </w:t>
      </w:r>
    </w:p>
    <w:p w14:paraId="7679BBC5" w14:textId="77777777" w:rsidR="000F4764" w:rsidRPr="001518EE" w:rsidRDefault="000F4764" w:rsidP="000F4764">
      <w:pPr>
        <w:spacing w:line="360" w:lineRule="auto"/>
      </w:pPr>
    </w:p>
    <w:p w14:paraId="372567BB" w14:textId="77777777" w:rsidR="000F4764" w:rsidRPr="001518EE" w:rsidRDefault="000F4764" w:rsidP="000F4764">
      <w:pPr>
        <w:spacing w:line="360" w:lineRule="auto"/>
        <w:jc w:val="center"/>
        <w:rPr>
          <w:b/>
        </w:rPr>
      </w:pPr>
      <w:r w:rsidRPr="001518EE">
        <w:rPr>
          <w:b/>
        </w:rPr>
        <w:t>(Savivaldybės ilgalaikio materialiojo turto nuomos pavyzdinė sutarties forma)</w:t>
      </w:r>
    </w:p>
    <w:p w14:paraId="310951D1" w14:textId="77777777" w:rsidR="000F4764" w:rsidRPr="001518EE" w:rsidRDefault="000F4764" w:rsidP="000F4764">
      <w:pPr>
        <w:spacing w:line="360" w:lineRule="auto"/>
        <w:jc w:val="center"/>
        <w:rPr>
          <w:b/>
        </w:rPr>
      </w:pPr>
    </w:p>
    <w:p w14:paraId="4D949372" w14:textId="77777777" w:rsidR="000F4764" w:rsidRPr="001518EE" w:rsidRDefault="000F4764" w:rsidP="000F4764">
      <w:pPr>
        <w:pStyle w:val="Antrat1"/>
        <w:rPr>
          <w:b/>
          <w:sz w:val="28"/>
          <w:szCs w:val="24"/>
        </w:rPr>
      </w:pPr>
      <w:r w:rsidRPr="001518EE">
        <w:rPr>
          <w:b/>
          <w:szCs w:val="24"/>
        </w:rPr>
        <w:t>SAVIVALDYBĖS ILGALAIKIO  MATERIALIOJO TURTO NUOMOS</w:t>
      </w:r>
    </w:p>
    <w:p w14:paraId="57E9520E" w14:textId="77777777" w:rsidR="000F4764" w:rsidRPr="001518EE" w:rsidRDefault="000F4764" w:rsidP="000F4764">
      <w:pPr>
        <w:jc w:val="center"/>
        <w:rPr>
          <w:b/>
        </w:rPr>
      </w:pPr>
      <w:r w:rsidRPr="001518EE">
        <w:rPr>
          <w:b/>
          <w:bCs/>
        </w:rPr>
        <w:t>SUTARTIS</w:t>
      </w:r>
    </w:p>
    <w:p w14:paraId="2CFDD487" w14:textId="77777777" w:rsidR="000F4764" w:rsidRPr="001518EE" w:rsidRDefault="000F4764" w:rsidP="000F4764">
      <w:pPr>
        <w:jc w:val="center"/>
      </w:pPr>
    </w:p>
    <w:p w14:paraId="20CF1909" w14:textId="77777777" w:rsidR="000F4764" w:rsidRPr="001518EE" w:rsidRDefault="000F4764" w:rsidP="000F4764">
      <w:pPr>
        <w:jc w:val="center"/>
      </w:pPr>
      <w:r w:rsidRPr="001518EE">
        <w:t>_____ m.________ ____ d. Nr. ___</w:t>
      </w:r>
    </w:p>
    <w:p w14:paraId="44002784" w14:textId="77777777" w:rsidR="000F4764" w:rsidRPr="001518EE" w:rsidRDefault="000F4764" w:rsidP="000F4764">
      <w:pPr>
        <w:jc w:val="center"/>
      </w:pPr>
      <w:r w:rsidRPr="001518EE">
        <w:t>________________________________</w:t>
      </w:r>
    </w:p>
    <w:p w14:paraId="54F8C419" w14:textId="77777777" w:rsidR="000F4764" w:rsidRPr="001518EE" w:rsidRDefault="000F4764" w:rsidP="000F4764">
      <w:pPr>
        <w:jc w:val="center"/>
        <w:rPr>
          <w:szCs w:val="18"/>
        </w:rPr>
      </w:pPr>
      <w:r w:rsidRPr="001518EE">
        <w:rPr>
          <w:szCs w:val="18"/>
        </w:rPr>
        <w:t>(sudarymo vieta)</w:t>
      </w:r>
    </w:p>
    <w:p w14:paraId="6687E86B" w14:textId="77777777" w:rsidR="000F4764" w:rsidRPr="001518EE" w:rsidRDefault="000F4764" w:rsidP="000F4764">
      <w:pPr>
        <w:ind w:firstLine="720"/>
        <w:jc w:val="both"/>
        <w:rPr>
          <w:szCs w:val="18"/>
        </w:rPr>
      </w:pPr>
      <w:r w:rsidRPr="001518EE">
        <w:rPr>
          <w:szCs w:val="18"/>
        </w:rPr>
        <w:t xml:space="preserve"> </w:t>
      </w:r>
    </w:p>
    <w:p w14:paraId="06EC3BF3" w14:textId="77777777" w:rsidR="000F4764" w:rsidRPr="001518EE" w:rsidRDefault="000F4764" w:rsidP="000F4764">
      <w:pPr>
        <w:tabs>
          <w:tab w:val="right" w:leader="underscore" w:pos="9638"/>
        </w:tabs>
        <w:ind w:firstLine="720"/>
        <w:jc w:val="both"/>
      </w:pPr>
      <w:r w:rsidRPr="001518EE">
        <w:t xml:space="preserve">Nuomotojas </w:t>
      </w:r>
      <w:r w:rsidRPr="001518EE">
        <w:tab/>
        <w:t>,</w:t>
      </w:r>
    </w:p>
    <w:p w14:paraId="2FC47C0C" w14:textId="77777777" w:rsidR="000F4764" w:rsidRPr="001518EE" w:rsidRDefault="000F4764" w:rsidP="000F4764">
      <w:pPr>
        <w:tabs>
          <w:tab w:val="center" w:pos="5760"/>
        </w:tabs>
        <w:jc w:val="both"/>
        <w:rPr>
          <w:sz w:val="16"/>
          <w:szCs w:val="16"/>
        </w:rPr>
      </w:pPr>
      <w:r w:rsidRPr="001518EE">
        <w:rPr>
          <w:szCs w:val="18"/>
        </w:rPr>
        <w:tab/>
        <w:t xml:space="preserve"> </w:t>
      </w:r>
      <w:r w:rsidRPr="001518EE">
        <w:rPr>
          <w:sz w:val="16"/>
          <w:szCs w:val="16"/>
        </w:rPr>
        <w:t xml:space="preserve"> (turto valdytojo teisinė forma, pavadinimas, kodas ir registracijos adresas) </w:t>
      </w:r>
    </w:p>
    <w:p w14:paraId="1FD796A1" w14:textId="77777777" w:rsidR="000F4764" w:rsidRPr="001518EE" w:rsidRDefault="000F4764" w:rsidP="000F4764">
      <w:pPr>
        <w:tabs>
          <w:tab w:val="right" w:leader="underscore" w:pos="9638"/>
        </w:tabs>
        <w:jc w:val="both"/>
      </w:pPr>
      <w:r w:rsidRPr="001518EE">
        <w:t>atstovaujamas (-a) ______</w:t>
      </w:r>
      <w:r w:rsidRPr="001518EE">
        <w:tab/>
        <w:t>,</w:t>
      </w:r>
    </w:p>
    <w:p w14:paraId="2CBA4FCB" w14:textId="77777777" w:rsidR="000F4764" w:rsidRPr="001518EE" w:rsidRDefault="000F4764" w:rsidP="000F4764">
      <w:pPr>
        <w:tabs>
          <w:tab w:val="right" w:leader="underscore" w:pos="9638"/>
        </w:tabs>
        <w:jc w:val="both"/>
      </w:pPr>
      <w:r w:rsidRPr="001518EE">
        <w:t xml:space="preserve">                                                                     </w:t>
      </w:r>
      <w:r w:rsidRPr="001518EE">
        <w:rPr>
          <w:sz w:val="16"/>
          <w:szCs w:val="16"/>
        </w:rPr>
        <w:t xml:space="preserve"> (pareigos, vardas, pavardė) </w:t>
      </w:r>
    </w:p>
    <w:p w14:paraId="0293E628" w14:textId="77777777" w:rsidR="000F4764" w:rsidRPr="001518EE" w:rsidRDefault="000F4764" w:rsidP="000F4764">
      <w:pPr>
        <w:tabs>
          <w:tab w:val="right" w:leader="underscore" w:pos="9638"/>
        </w:tabs>
        <w:jc w:val="both"/>
      </w:pPr>
      <w:r w:rsidRPr="001518EE">
        <w:t>veikiančio (-</w:t>
      </w:r>
      <w:proofErr w:type="spellStart"/>
      <w:r w:rsidRPr="001518EE">
        <w:t>ios</w:t>
      </w:r>
      <w:proofErr w:type="spellEnd"/>
      <w:r w:rsidRPr="001518EE">
        <w:t>)</w:t>
      </w:r>
      <w:r w:rsidRPr="001518EE">
        <w:rPr>
          <w:b/>
        </w:rPr>
        <w:t xml:space="preserve"> </w:t>
      </w:r>
      <w:r w:rsidRPr="001518EE">
        <w:t xml:space="preserve">pagal </w:t>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r>
      <w:r w:rsidRPr="001518EE">
        <w:softHyphen/>
        <w:t>___________________________________________________________,</w:t>
      </w:r>
    </w:p>
    <w:p w14:paraId="7EF143FA" w14:textId="77777777" w:rsidR="000F4764" w:rsidRPr="001518EE" w:rsidRDefault="000F4764" w:rsidP="000F4764">
      <w:pPr>
        <w:tabs>
          <w:tab w:val="center" w:pos="6360"/>
        </w:tabs>
        <w:jc w:val="both"/>
        <w:rPr>
          <w:sz w:val="16"/>
          <w:szCs w:val="16"/>
        </w:rPr>
      </w:pPr>
      <w:r w:rsidRPr="001518EE">
        <w:tab/>
      </w:r>
      <w:r w:rsidRPr="001518EE">
        <w:rPr>
          <w:sz w:val="16"/>
          <w:szCs w:val="16"/>
        </w:rPr>
        <w:t xml:space="preserve">(atstovavimo pagrindas, dokumento data ir numeris) </w:t>
      </w:r>
    </w:p>
    <w:p w14:paraId="08C9B78D" w14:textId="77777777" w:rsidR="000F4764" w:rsidRPr="001518EE" w:rsidRDefault="000F4764" w:rsidP="000F4764">
      <w:pPr>
        <w:tabs>
          <w:tab w:val="right" w:leader="underscore" w:pos="9638"/>
        </w:tabs>
        <w:jc w:val="both"/>
      </w:pPr>
      <w:r w:rsidRPr="001518EE">
        <w:t xml:space="preserve">ir nuomininkas </w:t>
      </w:r>
      <w:r w:rsidRPr="001518EE">
        <w:tab/>
      </w:r>
    </w:p>
    <w:p w14:paraId="3D934BA7" w14:textId="77777777" w:rsidR="000F4764" w:rsidRPr="001518EE" w:rsidRDefault="000F4764" w:rsidP="000F4764">
      <w:pPr>
        <w:tabs>
          <w:tab w:val="center" w:pos="5520"/>
        </w:tabs>
        <w:jc w:val="center"/>
        <w:rPr>
          <w:sz w:val="16"/>
          <w:szCs w:val="16"/>
        </w:rPr>
      </w:pPr>
      <w:r w:rsidRPr="001518EE">
        <w:rPr>
          <w:sz w:val="16"/>
          <w:szCs w:val="16"/>
        </w:rPr>
        <w:t>(teisinė forma, pavadinimas, kodas ir registracijos adresas, jeigu nuomininkas yra juridinis asmuo arba vardas, pavardė,  gyvenamosios vietos</w:t>
      </w:r>
    </w:p>
    <w:p w14:paraId="56CA1EAF" w14:textId="77777777" w:rsidR="000F4764" w:rsidRPr="001518EE" w:rsidRDefault="000F4764" w:rsidP="000F4764">
      <w:pPr>
        <w:tabs>
          <w:tab w:val="center" w:pos="5520"/>
        </w:tabs>
        <w:jc w:val="center"/>
        <w:rPr>
          <w:strike/>
          <w:sz w:val="16"/>
          <w:szCs w:val="16"/>
        </w:rPr>
      </w:pPr>
      <w:r w:rsidRPr="001518EE">
        <w:rPr>
          <w:sz w:val="16"/>
          <w:szCs w:val="16"/>
        </w:rPr>
        <w:t xml:space="preserve"> adresas, jeigu nuomininkas yra fizinis asmuo)</w:t>
      </w:r>
    </w:p>
    <w:p w14:paraId="2307F153" w14:textId="77777777" w:rsidR="000F4764" w:rsidRPr="001518EE" w:rsidRDefault="000F4764" w:rsidP="000F4764">
      <w:pPr>
        <w:pStyle w:val="Pagrindinistekstas"/>
        <w:ind w:firstLine="720"/>
        <w:rPr>
          <w:szCs w:val="18"/>
        </w:rPr>
      </w:pPr>
    </w:p>
    <w:p w14:paraId="02C1B727" w14:textId="77777777" w:rsidR="000F4764" w:rsidRPr="001518EE" w:rsidRDefault="000F4764" w:rsidP="000F4764">
      <w:pPr>
        <w:pStyle w:val="Pagrindinistekstas"/>
        <w:tabs>
          <w:tab w:val="right" w:leader="underscore" w:pos="9638"/>
        </w:tabs>
      </w:pPr>
      <w:r w:rsidRPr="001518EE">
        <w:t>atstovaujamas (-a), _________________________________________________________________________________</w:t>
      </w:r>
    </w:p>
    <w:p w14:paraId="5C9BF6E8" w14:textId="77777777" w:rsidR="000F4764" w:rsidRPr="001518EE" w:rsidRDefault="000F4764" w:rsidP="000F4764">
      <w:pPr>
        <w:pStyle w:val="Pagrindinistekstas"/>
        <w:tabs>
          <w:tab w:val="right" w:leader="underscore" w:pos="9638"/>
        </w:tabs>
        <w:jc w:val="center"/>
        <w:rPr>
          <w:sz w:val="16"/>
          <w:szCs w:val="16"/>
        </w:rPr>
      </w:pPr>
      <w:r w:rsidRPr="001518EE">
        <w:rPr>
          <w:sz w:val="16"/>
          <w:szCs w:val="16"/>
        </w:rPr>
        <w:t>(atstovo vardas, pavardė, pareigos)</w:t>
      </w:r>
    </w:p>
    <w:p w14:paraId="665C14C6" w14:textId="77777777" w:rsidR="000F4764" w:rsidRPr="001518EE" w:rsidRDefault="000F4764" w:rsidP="000F4764">
      <w:pPr>
        <w:tabs>
          <w:tab w:val="center" w:pos="4800"/>
        </w:tabs>
        <w:jc w:val="both"/>
        <w:rPr>
          <w:b/>
          <w:szCs w:val="18"/>
        </w:rPr>
      </w:pPr>
      <w:r w:rsidRPr="001518EE">
        <w:rPr>
          <w:szCs w:val="18"/>
        </w:rPr>
        <w:t>veikiančio(-</w:t>
      </w:r>
      <w:proofErr w:type="spellStart"/>
      <w:r w:rsidRPr="001518EE">
        <w:rPr>
          <w:szCs w:val="18"/>
        </w:rPr>
        <w:t>ios</w:t>
      </w:r>
      <w:proofErr w:type="spellEnd"/>
      <w:r w:rsidRPr="001518EE">
        <w:rPr>
          <w:szCs w:val="18"/>
        </w:rPr>
        <w:t>) pagal</w:t>
      </w:r>
      <w:r w:rsidRPr="001518EE">
        <w:rPr>
          <w:b/>
          <w:szCs w:val="18"/>
        </w:rPr>
        <w:t xml:space="preserve"> ___________________________________________________________________</w:t>
      </w:r>
    </w:p>
    <w:p w14:paraId="7595CF63" w14:textId="77777777" w:rsidR="000F4764" w:rsidRPr="001518EE" w:rsidRDefault="000F4764" w:rsidP="000F4764">
      <w:pPr>
        <w:tabs>
          <w:tab w:val="center" w:pos="4800"/>
        </w:tabs>
        <w:jc w:val="both"/>
        <w:rPr>
          <w:sz w:val="16"/>
          <w:szCs w:val="16"/>
        </w:rPr>
      </w:pPr>
      <w:r w:rsidRPr="001518EE">
        <w:rPr>
          <w:szCs w:val="18"/>
        </w:rPr>
        <w:t xml:space="preserve">                                                      </w:t>
      </w:r>
      <w:r w:rsidRPr="001518EE">
        <w:rPr>
          <w:sz w:val="16"/>
          <w:szCs w:val="16"/>
        </w:rPr>
        <w:t>(atstovavimo pagrindas, dokumento data ir numeris)</w:t>
      </w:r>
    </w:p>
    <w:p w14:paraId="0F41F28B" w14:textId="77777777" w:rsidR="000F4764" w:rsidRPr="001518EE" w:rsidRDefault="000F4764" w:rsidP="000F4764">
      <w:pPr>
        <w:spacing w:line="360" w:lineRule="auto"/>
        <w:jc w:val="both"/>
      </w:pPr>
      <w:r w:rsidRPr="001518EE">
        <w:t>vadovaudamiesi nuomos be konkurso būdu rezultatais Anykščių rajono savivaldybės tarybos _____ m. ____d. sprendimu Nr. _____ ar viešojo nuomos konkurso, įvykusio ____ m. _________ d., komisijos sprendimu įformintu protokolu Nr.</w:t>
      </w:r>
      <w:r w:rsidRPr="001518EE">
        <w:rPr>
          <w:b/>
        </w:rPr>
        <w:t xml:space="preserve"> _________</w:t>
      </w:r>
      <w:r w:rsidRPr="001518EE">
        <w:t>, sudaro šią Savivaldybės  ilgalaikio materialiojo turto nuomos</w:t>
      </w:r>
      <w:r w:rsidRPr="001518EE">
        <w:rPr>
          <w:b/>
        </w:rPr>
        <w:t xml:space="preserve"> </w:t>
      </w:r>
      <w:r w:rsidRPr="001518EE">
        <w:t xml:space="preserve">sutartį </w:t>
      </w:r>
      <w:r w:rsidRPr="001518EE">
        <w:rPr>
          <w:b/>
        </w:rPr>
        <w:t>(</w:t>
      </w:r>
      <w:r w:rsidRPr="001518EE">
        <w:t>toliau – Sutartis</w:t>
      </w:r>
      <w:r w:rsidRPr="001518EE">
        <w:rPr>
          <w:b/>
        </w:rPr>
        <w:t>)</w:t>
      </w:r>
      <w:r w:rsidRPr="001518EE">
        <w:t>. Toliau Sutartyje nuomotojas ir nuomininkas kiekvienas atskirai gali būti vadinami šalimi, o abu kartu – šalimis.</w:t>
      </w:r>
    </w:p>
    <w:p w14:paraId="70026F6C" w14:textId="77777777" w:rsidR="000F4764" w:rsidRPr="001518EE" w:rsidRDefault="000F4764" w:rsidP="000F4764">
      <w:pPr>
        <w:jc w:val="center"/>
        <w:rPr>
          <w:b/>
        </w:rPr>
      </w:pPr>
      <w:r w:rsidRPr="001518EE">
        <w:rPr>
          <w:b/>
        </w:rPr>
        <w:t>I SKYRIUS</w:t>
      </w:r>
    </w:p>
    <w:p w14:paraId="28797387" w14:textId="77777777" w:rsidR="000F4764" w:rsidRPr="001518EE" w:rsidRDefault="000F4764" w:rsidP="000F4764">
      <w:pPr>
        <w:pStyle w:val="Sraopastraipa"/>
        <w:ind w:left="0"/>
        <w:jc w:val="center"/>
        <w:rPr>
          <w:b/>
        </w:rPr>
      </w:pPr>
      <w:r w:rsidRPr="001518EE">
        <w:rPr>
          <w:b/>
        </w:rPr>
        <w:t>SUTARTIES DALYKAS</w:t>
      </w:r>
    </w:p>
    <w:p w14:paraId="5651CE18" w14:textId="77777777" w:rsidR="000F4764" w:rsidRPr="001518EE" w:rsidRDefault="000F4764" w:rsidP="000F4764">
      <w:pPr>
        <w:ind w:firstLine="720"/>
        <w:jc w:val="both"/>
      </w:pPr>
      <w:r w:rsidRPr="001518EE">
        <w:t xml:space="preserve"> </w:t>
      </w:r>
    </w:p>
    <w:p w14:paraId="1B5C5692" w14:textId="77777777" w:rsidR="000F4764" w:rsidRPr="001518EE" w:rsidRDefault="000F4764" w:rsidP="000F4764">
      <w:pPr>
        <w:tabs>
          <w:tab w:val="right" w:leader="underscore" w:pos="9638"/>
        </w:tabs>
        <w:ind w:firstLine="720"/>
        <w:jc w:val="both"/>
      </w:pPr>
      <w:r w:rsidRPr="001518EE">
        <w:t xml:space="preserve">1.1. Nuomotojas įsipareigoja perduoti nuomininkui Savivaldybės materialųjį turtą (toliau - turtas) </w:t>
      </w:r>
    </w:p>
    <w:p w14:paraId="4071EF70" w14:textId="77777777" w:rsidR="000F4764" w:rsidRPr="001518EE" w:rsidRDefault="000F4764" w:rsidP="000F4764">
      <w:pPr>
        <w:tabs>
          <w:tab w:val="right" w:leader="underscore" w:pos="9638"/>
        </w:tabs>
        <w:jc w:val="both"/>
      </w:pPr>
      <w:r w:rsidRPr="001518EE">
        <w:t>___________________________________________________________________________________</w:t>
      </w:r>
    </w:p>
    <w:p w14:paraId="6DFB71B4" w14:textId="77777777" w:rsidR="000F4764" w:rsidRPr="001518EE" w:rsidRDefault="000F4764" w:rsidP="000F4764">
      <w:pPr>
        <w:jc w:val="center"/>
        <w:rPr>
          <w:strike/>
          <w:sz w:val="16"/>
          <w:szCs w:val="16"/>
        </w:rPr>
      </w:pPr>
      <w:r w:rsidRPr="001518EE">
        <w:rPr>
          <w:sz w:val="16"/>
          <w:szCs w:val="16"/>
        </w:rPr>
        <w:t>(nuomojamo turto pavadinimas ir apibūdinimas: ilgalaikio materialiojo turto – inventorinis numeris, įsigijimo ir likutinės vertės, nekilnojamojo turto ir kito nekilnojamojo daikto – adresas, pavadinimas, unikalus numeris, statinio pažymėjimas plane, bendras statinio plotas, tūris, arba kiti statiniams būdingi geometriniai parametrai, išnuomojamo turto plotas ir indeksai, naudojimo paskirtis, turto įsigijimo kaina ir</w:t>
      </w:r>
      <w:r w:rsidRPr="001518EE">
        <w:rPr>
          <w:b/>
          <w:sz w:val="16"/>
          <w:szCs w:val="16"/>
        </w:rPr>
        <w:t xml:space="preserve"> </w:t>
      </w:r>
      <w:r w:rsidRPr="001518EE">
        <w:rPr>
          <w:sz w:val="16"/>
          <w:szCs w:val="16"/>
        </w:rPr>
        <w:t>likutinė vertė, trumpalaikio materialiojo turto įsigijo vertė ir kt.)</w:t>
      </w:r>
    </w:p>
    <w:p w14:paraId="6245F44F" w14:textId="77777777" w:rsidR="000F4764" w:rsidRPr="001518EE" w:rsidRDefault="000F4764" w:rsidP="000F4764">
      <w:pPr>
        <w:tabs>
          <w:tab w:val="right" w:leader="underscore" w:pos="9638"/>
        </w:tabs>
        <w:spacing w:line="360" w:lineRule="auto"/>
        <w:jc w:val="both"/>
      </w:pPr>
      <w:r w:rsidRPr="001518EE">
        <w:t>naudoti ir laikinai valdyti už nuomos mokestį, o nuomininkas įsipareigoja priimti turtą ir už jį mokėti nuomos mokestį.</w:t>
      </w:r>
    </w:p>
    <w:p w14:paraId="30BA6686" w14:textId="77777777" w:rsidR="000F4764" w:rsidRPr="001518EE" w:rsidRDefault="000F4764" w:rsidP="000F4764">
      <w:pPr>
        <w:tabs>
          <w:tab w:val="right" w:leader="underscore" w:pos="9638"/>
        </w:tabs>
        <w:ind w:firstLine="720"/>
        <w:rPr>
          <w:b/>
          <w:sz w:val="16"/>
          <w:szCs w:val="18"/>
        </w:rPr>
      </w:pPr>
    </w:p>
    <w:p w14:paraId="79FBE4C3" w14:textId="77777777" w:rsidR="000F4764" w:rsidRPr="001518EE" w:rsidRDefault="000F4764" w:rsidP="000F4764">
      <w:pPr>
        <w:tabs>
          <w:tab w:val="right" w:leader="underscore" w:pos="9638"/>
        </w:tabs>
        <w:ind w:firstLine="720"/>
      </w:pPr>
      <w:r w:rsidRPr="001518EE">
        <w:lastRenderedPageBreak/>
        <w:t>1.2. Turtas skirtas ________________________________________________ veiklai vykdyti.</w:t>
      </w:r>
    </w:p>
    <w:p w14:paraId="4F8414FC" w14:textId="77777777" w:rsidR="000F4764" w:rsidRPr="001518EE" w:rsidRDefault="000F4764" w:rsidP="000F4764">
      <w:pPr>
        <w:tabs>
          <w:tab w:val="right" w:leader="underscore" w:pos="9638"/>
        </w:tabs>
        <w:ind w:firstLine="720"/>
        <w:rPr>
          <w:sz w:val="16"/>
          <w:szCs w:val="16"/>
        </w:rPr>
      </w:pPr>
      <w:r w:rsidRPr="001518EE">
        <w:t xml:space="preserve">                                             </w:t>
      </w:r>
      <w:r w:rsidRPr="001518EE">
        <w:rPr>
          <w:sz w:val="16"/>
          <w:szCs w:val="16"/>
        </w:rPr>
        <w:t>(nurodyti turto naudojimo paskirtį)</w:t>
      </w:r>
    </w:p>
    <w:p w14:paraId="1925E309" w14:textId="77777777" w:rsidR="000F4764" w:rsidRPr="001518EE" w:rsidRDefault="000F4764" w:rsidP="000F4764">
      <w:pPr>
        <w:tabs>
          <w:tab w:val="right" w:leader="underscore" w:pos="9638"/>
        </w:tabs>
        <w:ind w:firstLine="720"/>
        <w:jc w:val="center"/>
        <w:rPr>
          <w:b/>
        </w:rPr>
      </w:pPr>
    </w:p>
    <w:p w14:paraId="5D83A1CA" w14:textId="77777777" w:rsidR="000F4764" w:rsidRPr="001518EE" w:rsidRDefault="000F4764" w:rsidP="000F4764">
      <w:pPr>
        <w:tabs>
          <w:tab w:val="right" w:leader="underscore" w:pos="9638"/>
        </w:tabs>
        <w:ind w:firstLine="720"/>
        <w:jc w:val="center"/>
        <w:rPr>
          <w:b/>
        </w:rPr>
      </w:pPr>
      <w:r w:rsidRPr="001518EE">
        <w:rPr>
          <w:b/>
        </w:rPr>
        <w:t>II SKYRIUS</w:t>
      </w:r>
    </w:p>
    <w:p w14:paraId="1DE2B434" w14:textId="77777777" w:rsidR="000F4764" w:rsidRPr="001518EE" w:rsidRDefault="000F4764" w:rsidP="000F4764">
      <w:pPr>
        <w:tabs>
          <w:tab w:val="right" w:leader="underscore" w:pos="9638"/>
        </w:tabs>
        <w:ind w:firstLine="720"/>
        <w:jc w:val="center"/>
        <w:rPr>
          <w:b/>
        </w:rPr>
      </w:pPr>
      <w:r w:rsidRPr="001518EE">
        <w:rPr>
          <w:b/>
        </w:rPr>
        <w:t>NUOMOS TERMINAS</w:t>
      </w:r>
    </w:p>
    <w:p w14:paraId="1D27DEFF" w14:textId="77777777" w:rsidR="000F4764" w:rsidRPr="001518EE" w:rsidRDefault="000F4764" w:rsidP="000F4764">
      <w:pPr>
        <w:tabs>
          <w:tab w:val="right" w:leader="underscore" w:pos="9638"/>
        </w:tabs>
        <w:ind w:firstLine="720"/>
        <w:jc w:val="center"/>
        <w:rPr>
          <w:b/>
        </w:rPr>
      </w:pPr>
    </w:p>
    <w:p w14:paraId="1DA2A7A4" w14:textId="77777777" w:rsidR="000F4764" w:rsidRPr="001518EE" w:rsidRDefault="000F4764" w:rsidP="000F4764">
      <w:pPr>
        <w:tabs>
          <w:tab w:val="right" w:leader="underscore" w:pos="9638"/>
        </w:tabs>
        <w:spacing w:line="360" w:lineRule="auto"/>
        <w:jc w:val="both"/>
      </w:pPr>
      <w:r w:rsidRPr="001518EE">
        <w:t>2.1.Turto nuomos terminas nustatomas __________________ nuo turto perdavimo-priėmimo akto</w:t>
      </w:r>
    </w:p>
    <w:p w14:paraId="0406119A" w14:textId="77777777" w:rsidR="000F4764" w:rsidRPr="001518EE" w:rsidRDefault="000F4764" w:rsidP="000F4764">
      <w:pPr>
        <w:tabs>
          <w:tab w:val="right" w:leader="underscore" w:pos="9638"/>
        </w:tabs>
        <w:spacing w:line="360" w:lineRule="auto"/>
        <w:jc w:val="both"/>
        <w:rPr>
          <w:sz w:val="16"/>
          <w:szCs w:val="16"/>
        </w:rPr>
      </w:pPr>
      <w:r w:rsidRPr="001518EE">
        <w:rPr>
          <w:sz w:val="16"/>
          <w:szCs w:val="16"/>
        </w:rPr>
        <w:t xml:space="preserve">                                                                                                         (skaičiais ir žodžiais) </w:t>
      </w:r>
    </w:p>
    <w:p w14:paraId="77DDFE4F" w14:textId="77777777" w:rsidR="000F4764" w:rsidRPr="001518EE" w:rsidRDefault="000F4764" w:rsidP="000F4764">
      <w:pPr>
        <w:tabs>
          <w:tab w:val="right" w:leader="underscore" w:pos="9638"/>
        </w:tabs>
        <w:spacing w:line="360" w:lineRule="auto"/>
        <w:jc w:val="both"/>
        <w:rPr>
          <w:sz w:val="16"/>
          <w:szCs w:val="16"/>
        </w:rPr>
      </w:pPr>
      <w:r w:rsidRPr="001518EE">
        <w:t>pasirašymo dienos.</w:t>
      </w:r>
    </w:p>
    <w:p w14:paraId="1A7213D6" w14:textId="77777777" w:rsidR="000F4764" w:rsidRPr="001518EE" w:rsidRDefault="000F4764" w:rsidP="000F4764">
      <w:pPr>
        <w:tabs>
          <w:tab w:val="right" w:leader="underscore" w:pos="9638"/>
        </w:tabs>
        <w:spacing w:line="360" w:lineRule="auto"/>
        <w:ind w:firstLine="720"/>
        <w:jc w:val="both"/>
      </w:pPr>
      <w:r w:rsidRPr="001518EE">
        <w:t xml:space="preserve">            </w:t>
      </w:r>
    </w:p>
    <w:p w14:paraId="256FCB64" w14:textId="77777777" w:rsidR="000F4764" w:rsidRPr="001518EE" w:rsidRDefault="000F4764" w:rsidP="000F4764">
      <w:pPr>
        <w:tabs>
          <w:tab w:val="right" w:leader="underscore" w:pos="9638"/>
        </w:tabs>
        <w:spacing w:line="360" w:lineRule="auto"/>
        <w:ind w:firstLine="720"/>
        <w:jc w:val="center"/>
        <w:rPr>
          <w:b/>
        </w:rPr>
      </w:pPr>
      <w:r w:rsidRPr="001518EE">
        <w:rPr>
          <w:b/>
        </w:rPr>
        <w:t>III SKYRIUS</w:t>
      </w:r>
    </w:p>
    <w:p w14:paraId="4CDA7C37" w14:textId="77777777" w:rsidR="000F4764" w:rsidRPr="001518EE" w:rsidRDefault="000F4764" w:rsidP="000F4764">
      <w:pPr>
        <w:tabs>
          <w:tab w:val="right" w:leader="underscore" w:pos="9638"/>
        </w:tabs>
        <w:ind w:firstLine="720"/>
        <w:jc w:val="center"/>
        <w:rPr>
          <w:b/>
        </w:rPr>
      </w:pPr>
      <w:r w:rsidRPr="001518EE">
        <w:rPr>
          <w:b/>
        </w:rPr>
        <w:t>NUOMOS MOKESTIS</w:t>
      </w:r>
    </w:p>
    <w:p w14:paraId="74DC2F5B" w14:textId="77777777" w:rsidR="000F4764" w:rsidRPr="001518EE" w:rsidRDefault="000F4764" w:rsidP="000F4764">
      <w:pPr>
        <w:tabs>
          <w:tab w:val="right" w:leader="underscore" w:pos="9638"/>
        </w:tabs>
        <w:ind w:firstLine="720"/>
        <w:jc w:val="center"/>
        <w:rPr>
          <w:b/>
        </w:rPr>
      </w:pPr>
    </w:p>
    <w:p w14:paraId="3E11AD0C" w14:textId="77777777" w:rsidR="000F4764" w:rsidRPr="001518EE" w:rsidRDefault="000F4764" w:rsidP="000F4764">
      <w:pPr>
        <w:tabs>
          <w:tab w:val="right" w:leader="underscore" w:pos="9638"/>
        </w:tabs>
        <w:ind w:firstLine="720"/>
        <w:jc w:val="both"/>
      </w:pPr>
      <w:r w:rsidRPr="001518EE">
        <w:t xml:space="preserve">3.1.Nuomininkas už turto nuomą įsipareigoja mokėti nuomotojui nuompinigius – </w:t>
      </w:r>
      <w:r w:rsidRPr="001518EE">
        <w:tab/>
      </w:r>
    </w:p>
    <w:p w14:paraId="472869EB" w14:textId="77777777" w:rsidR="000F4764" w:rsidRPr="001518EE" w:rsidRDefault="000F4764" w:rsidP="000F4764">
      <w:pPr>
        <w:tabs>
          <w:tab w:val="center" w:pos="7680"/>
        </w:tabs>
        <w:ind w:firstLine="720"/>
        <w:jc w:val="both"/>
        <w:rPr>
          <w:sz w:val="16"/>
          <w:szCs w:val="16"/>
        </w:rPr>
      </w:pPr>
      <w:r w:rsidRPr="001518EE">
        <w:rPr>
          <w:szCs w:val="18"/>
        </w:rPr>
        <w:t xml:space="preserve">                 (</w:t>
      </w:r>
      <w:r w:rsidRPr="001518EE">
        <w:rPr>
          <w:sz w:val="16"/>
          <w:szCs w:val="16"/>
        </w:rPr>
        <w:t>įrašyti sumą skaičiais ir žodžiais, nurodant atskirai bendrą viso objekto nuomos kainą ir vieno kv. metro / kubo kainą)</w:t>
      </w:r>
    </w:p>
    <w:p w14:paraId="74743DED" w14:textId="77777777" w:rsidR="000F4764" w:rsidRPr="001518EE" w:rsidRDefault="000F4764" w:rsidP="000F4764">
      <w:pPr>
        <w:ind w:firstLine="720"/>
        <w:jc w:val="both"/>
        <w:rPr>
          <w:szCs w:val="18"/>
        </w:rPr>
      </w:pPr>
    </w:p>
    <w:p w14:paraId="2A7899F8" w14:textId="77777777" w:rsidR="000F4764" w:rsidRPr="001518EE" w:rsidRDefault="000F4764" w:rsidP="000F4764">
      <w:pPr>
        <w:tabs>
          <w:tab w:val="right" w:leader="underscore" w:pos="9638"/>
        </w:tabs>
        <w:spacing w:line="360" w:lineRule="auto"/>
        <w:jc w:val="both"/>
        <w:rPr>
          <w:szCs w:val="20"/>
        </w:rPr>
      </w:pPr>
      <w:r w:rsidRPr="001518EE">
        <w:rPr>
          <w:szCs w:val="20"/>
        </w:rPr>
        <w:tab/>
        <w:t xml:space="preserve"> </w:t>
      </w:r>
      <w:r w:rsidRPr="001518EE">
        <w:t>Eur</w:t>
      </w:r>
      <w:r w:rsidRPr="001518EE">
        <w:rPr>
          <w:szCs w:val="20"/>
        </w:rPr>
        <w:t xml:space="preserve"> </w:t>
      </w:r>
      <w:r w:rsidRPr="001518EE">
        <w:t xml:space="preserve">per </w:t>
      </w:r>
      <w:r w:rsidRPr="001518EE">
        <w:rPr>
          <w:u w:val="single"/>
        </w:rPr>
        <w:t>mėnesį</w:t>
      </w:r>
      <w:r w:rsidRPr="001518EE">
        <w:t xml:space="preserve">. Tuo atveju, kai nuomininkas </w:t>
      </w:r>
    </w:p>
    <w:p w14:paraId="6FB79615" w14:textId="77777777" w:rsidR="000F4764" w:rsidRPr="001518EE" w:rsidRDefault="000F4764" w:rsidP="000F4764">
      <w:pPr>
        <w:spacing w:line="360" w:lineRule="auto"/>
        <w:jc w:val="both"/>
      </w:pPr>
      <w:r w:rsidRPr="001518EE">
        <w:t xml:space="preserve">yra PVM mokėtojas, – su PVM </w:t>
      </w:r>
      <w:r w:rsidRPr="001518EE">
        <w:rPr>
          <w:sz w:val="20"/>
          <w:szCs w:val="20"/>
        </w:rPr>
        <w:t>(</w:t>
      </w:r>
      <w:r w:rsidRPr="001518EE">
        <w:rPr>
          <w:sz w:val="16"/>
          <w:szCs w:val="16"/>
        </w:rPr>
        <w:t>jeigu jis turi būti skaičiuojamas</w:t>
      </w:r>
      <w:r w:rsidRPr="001518EE">
        <w:rPr>
          <w:sz w:val="20"/>
          <w:szCs w:val="20"/>
        </w:rPr>
        <w:t>)</w:t>
      </w:r>
      <w:r w:rsidRPr="001518EE">
        <w:t xml:space="preserve"> ___________________ Eur per </w:t>
      </w:r>
      <w:r w:rsidRPr="001518EE">
        <w:rPr>
          <w:u w:val="single"/>
        </w:rPr>
        <w:t>mėnesį</w:t>
      </w:r>
      <w:r w:rsidRPr="001518EE">
        <w:t>.</w:t>
      </w:r>
    </w:p>
    <w:p w14:paraId="71059F68" w14:textId="77777777" w:rsidR="000F4764" w:rsidRPr="001518EE" w:rsidRDefault="000F4764" w:rsidP="000F4764">
      <w:pPr>
        <w:tabs>
          <w:tab w:val="right" w:leader="underscore" w:pos="9638"/>
        </w:tabs>
        <w:ind w:firstLine="720"/>
        <w:rPr>
          <w:sz w:val="16"/>
          <w:szCs w:val="16"/>
        </w:rPr>
      </w:pPr>
      <w:r w:rsidRPr="001518EE">
        <w:rPr>
          <w:sz w:val="16"/>
          <w:szCs w:val="16"/>
        </w:rPr>
        <w:t xml:space="preserve">                                                                                                                     (įrašyti sumą skaičiais ir žodžiais)</w:t>
      </w:r>
    </w:p>
    <w:p w14:paraId="7FC15BAD" w14:textId="77777777" w:rsidR="000F4764" w:rsidRPr="001518EE" w:rsidRDefault="000F4764" w:rsidP="000F4764">
      <w:pPr>
        <w:tabs>
          <w:tab w:val="right" w:leader="underscore" w:pos="9638"/>
        </w:tabs>
        <w:ind w:firstLine="720"/>
        <w:jc w:val="both"/>
      </w:pPr>
    </w:p>
    <w:p w14:paraId="37E708A4" w14:textId="77777777" w:rsidR="000F4764" w:rsidRPr="001518EE" w:rsidRDefault="000F4764" w:rsidP="000F4764">
      <w:pPr>
        <w:tabs>
          <w:tab w:val="right" w:leader="underscore" w:pos="9638"/>
        </w:tabs>
        <w:spacing w:line="360" w:lineRule="auto"/>
        <w:ind w:firstLine="720"/>
        <w:jc w:val="both"/>
        <w:rPr>
          <w:szCs w:val="18"/>
        </w:rPr>
      </w:pPr>
      <w:r w:rsidRPr="001518EE">
        <w:rPr>
          <w:szCs w:val="18"/>
        </w:rPr>
        <w:t>3.2. Nuomininkas be nuompinigių, kas mėnesį apmoka sąskaitas už šaltą ir karštą vandenį, elektros energiją, dujas, šilumos energiją ir kitas komunalines paslaugas (šiukšlių išvežimą, liftą, bendro naudojimo patalpų ir teritorijos valymą ir kitas paslaugas) (išbraukti netinkamą):</w:t>
      </w:r>
    </w:p>
    <w:p w14:paraId="35433ABE" w14:textId="77777777" w:rsidR="000F4764" w:rsidRPr="001518EE" w:rsidRDefault="000F4764" w:rsidP="000F4764">
      <w:pPr>
        <w:spacing w:line="360" w:lineRule="auto"/>
        <w:ind w:firstLine="720"/>
        <w:jc w:val="both"/>
      </w:pPr>
      <w:r w:rsidRPr="001518EE">
        <w:t xml:space="preserve">3.3. Nuomininkas moka nuompinigius kas </w:t>
      </w:r>
      <w:r w:rsidRPr="001518EE">
        <w:rPr>
          <w:u w:val="single"/>
        </w:rPr>
        <w:t>mėnesį</w:t>
      </w:r>
      <w:r w:rsidRPr="001518EE">
        <w:t xml:space="preserve">, prieš prasidedant mėnesiui, bet ne vėliau kaip iki </w:t>
      </w:r>
      <w:r w:rsidRPr="001518EE">
        <w:rPr>
          <w:u w:val="single"/>
        </w:rPr>
        <w:t>einamojo mėnesio 10 (dešimtos</w:t>
      </w:r>
      <w:r w:rsidRPr="001518EE">
        <w:rPr>
          <w:b/>
          <w:u w:val="single"/>
        </w:rPr>
        <w:t>)</w:t>
      </w:r>
      <w:r w:rsidRPr="001518EE">
        <w:rPr>
          <w:u w:val="single"/>
        </w:rPr>
        <w:t xml:space="preserve"> dienos </w:t>
      </w:r>
      <w:r w:rsidRPr="001518EE">
        <w:rPr>
          <w:b/>
        </w:rPr>
        <w:t>(</w:t>
      </w:r>
      <w:r w:rsidRPr="001518EE">
        <w:t>jeigu tai ne darbo diena, – iki kitos po jos einančios darbo dienos) pagal nuomotojo pateiktą sąskaitą.</w:t>
      </w:r>
    </w:p>
    <w:p w14:paraId="6F316995" w14:textId="77777777" w:rsidR="000F4764" w:rsidRPr="001518EE" w:rsidRDefault="000F4764" w:rsidP="000F4764">
      <w:pPr>
        <w:spacing w:line="360" w:lineRule="auto"/>
        <w:ind w:firstLine="720"/>
        <w:jc w:val="both"/>
      </w:pPr>
      <w:r w:rsidRPr="001518EE">
        <w:t>3.4. Nuomininkas nuomotojo ir (arba) paslaugų teikėjų pateiktas sąskaitas už Sutarties 3.2 papunktyje nurodytas paslaugas sumoka per 5 (penkias) darbo dienas nuo sąskaitų gavimo arba pagal atskirą susitarimą.</w:t>
      </w:r>
    </w:p>
    <w:p w14:paraId="55AC5BCF" w14:textId="77777777" w:rsidR="000F4764" w:rsidRPr="001518EE" w:rsidRDefault="000F4764" w:rsidP="000F4764">
      <w:pPr>
        <w:spacing w:line="360" w:lineRule="auto"/>
        <w:ind w:firstLine="720"/>
        <w:jc w:val="both"/>
      </w:pPr>
      <w:r w:rsidRPr="001518EE">
        <w:t>3.5. Nuompinigiai ir mokėjimai už Sutarties 3.2 papunktyje nurodytas paslaugas pradedami skaičiuoti nuo turto perdavimo-priėmimo akto pasirašymo dienos.</w:t>
      </w:r>
    </w:p>
    <w:p w14:paraId="504AF694" w14:textId="77777777" w:rsidR="000F4764" w:rsidRPr="001518EE" w:rsidRDefault="000F4764" w:rsidP="000F4764">
      <w:pPr>
        <w:ind w:firstLine="720"/>
        <w:jc w:val="both"/>
      </w:pPr>
    </w:p>
    <w:p w14:paraId="66E2788F" w14:textId="77777777" w:rsidR="000F4764" w:rsidRPr="001518EE" w:rsidRDefault="000F4764" w:rsidP="000F4764">
      <w:pPr>
        <w:ind w:firstLine="720"/>
        <w:jc w:val="center"/>
        <w:rPr>
          <w:b/>
        </w:rPr>
      </w:pPr>
      <w:r w:rsidRPr="001518EE">
        <w:rPr>
          <w:b/>
        </w:rPr>
        <w:t>IV SKYRIUS</w:t>
      </w:r>
    </w:p>
    <w:p w14:paraId="1937FC44" w14:textId="77777777" w:rsidR="000F4764" w:rsidRPr="001518EE" w:rsidRDefault="000F4764" w:rsidP="000F4764">
      <w:pPr>
        <w:jc w:val="center"/>
        <w:rPr>
          <w:b/>
        </w:rPr>
      </w:pPr>
      <w:r w:rsidRPr="001518EE">
        <w:rPr>
          <w:b/>
        </w:rPr>
        <w:t>ŠALIŲ TEISĖS IR PAREIGOS</w:t>
      </w:r>
    </w:p>
    <w:p w14:paraId="13D568EA" w14:textId="77777777" w:rsidR="000F4764" w:rsidRPr="001518EE" w:rsidRDefault="000F4764" w:rsidP="000F4764">
      <w:pPr>
        <w:ind w:firstLine="720"/>
        <w:jc w:val="both"/>
      </w:pPr>
      <w:r w:rsidRPr="001518EE">
        <w:t xml:space="preserve"> </w:t>
      </w:r>
    </w:p>
    <w:p w14:paraId="7D2692ED" w14:textId="77777777" w:rsidR="000F4764" w:rsidRPr="001518EE" w:rsidRDefault="000F4764" w:rsidP="000F4764">
      <w:pPr>
        <w:spacing w:line="360" w:lineRule="auto"/>
        <w:ind w:firstLine="720"/>
        <w:jc w:val="both"/>
      </w:pPr>
      <w:r w:rsidRPr="001518EE">
        <w:t xml:space="preserve">4.1. Nuomotojas įsipareigoja: </w:t>
      </w:r>
    </w:p>
    <w:p w14:paraId="4BDF7799" w14:textId="77777777" w:rsidR="000F4764" w:rsidRPr="001518EE" w:rsidRDefault="000F4764" w:rsidP="000F4764">
      <w:pPr>
        <w:spacing w:line="360" w:lineRule="auto"/>
        <w:ind w:firstLine="720"/>
        <w:jc w:val="both"/>
      </w:pPr>
      <w:r w:rsidRPr="001518EE">
        <w:t xml:space="preserve">4.1.1 per 3 </w:t>
      </w:r>
      <w:r w:rsidRPr="001518EE">
        <w:rPr>
          <w:b/>
        </w:rPr>
        <w:t>(</w:t>
      </w:r>
      <w:r w:rsidRPr="001518EE">
        <w:t>tris) darbo dienas nuo Sutarties pasirašymo perduoti nuomininkui Sutarties</w:t>
      </w:r>
      <w:r w:rsidRPr="001518EE">
        <w:rPr>
          <w:b/>
        </w:rPr>
        <w:t xml:space="preserve"> </w:t>
      </w:r>
      <w:r w:rsidRPr="001518EE">
        <w:t>1.1 papunktyje nurodytą</w:t>
      </w:r>
      <w:r w:rsidRPr="001518EE">
        <w:rPr>
          <w:b/>
        </w:rPr>
        <w:t xml:space="preserve"> </w:t>
      </w:r>
      <w:r w:rsidRPr="001518EE">
        <w:t xml:space="preserve">turtą pagal perdavimo-priėmimo aktą, kuris yra šios Sutarties priedas; </w:t>
      </w:r>
    </w:p>
    <w:p w14:paraId="56FBF8D4" w14:textId="77777777" w:rsidR="000F4764" w:rsidRPr="001518EE" w:rsidRDefault="000F4764" w:rsidP="000F4764">
      <w:pPr>
        <w:spacing w:line="360" w:lineRule="auto"/>
        <w:ind w:firstLine="720"/>
        <w:jc w:val="both"/>
      </w:pPr>
      <w:r w:rsidRPr="001518EE">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1B85CB76" w14:textId="77777777" w:rsidR="000F4764" w:rsidRPr="001518EE" w:rsidRDefault="000F4764" w:rsidP="000F4764">
      <w:pPr>
        <w:spacing w:line="360" w:lineRule="auto"/>
        <w:ind w:firstLine="720"/>
        <w:jc w:val="both"/>
      </w:pPr>
      <w:r w:rsidRPr="001518EE">
        <w:lastRenderedPageBreak/>
        <w:t>4.1.3. informuoti nuomininką apie išorinių inžinerinių tinklų ir komunikacijų remonto darbus, kurie trukdytų nuomininko veiklai, per 3 (tris) darbo dienas nuo tokių aplinkybių sužinojimo; nuomotojas neatsako už šildymo, vandentiekio ir elektros tinklų sutrikimus, jeigu šie sutrikimai įvyksta ne dėl nuomotojo kaltės;</w:t>
      </w:r>
    </w:p>
    <w:p w14:paraId="76DB3DAA" w14:textId="77777777" w:rsidR="000F4764" w:rsidRPr="001518EE" w:rsidRDefault="000F4764" w:rsidP="000F4764">
      <w:pPr>
        <w:spacing w:line="360" w:lineRule="auto"/>
        <w:ind w:firstLine="720"/>
        <w:jc w:val="both"/>
      </w:pPr>
      <w:r w:rsidRPr="001518EE">
        <w:t>4.1.4. pasibaigus Sutarties galiojimo terminui arba Sutartį nutraukus prieš terminą, priimti iš nuomininko turtą.</w:t>
      </w:r>
    </w:p>
    <w:p w14:paraId="53D98DC1" w14:textId="77777777" w:rsidR="000F4764" w:rsidRPr="001518EE" w:rsidRDefault="000F4764" w:rsidP="000F4764">
      <w:pPr>
        <w:spacing w:line="360" w:lineRule="auto"/>
        <w:ind w:firstLine="720"/>
        <w:jc w:val="both"/>
        <w:rPr>
          <w:strike/>
        </w:rPr>
      </w:pPr>
      <w:r w:rsidRPr="001518EE">
        <w:t xml:space="preserve">4.2. Nuomotojas turi teisę Sutarties galiojo laikotarpiu tikrinti išnuomotą turtą, taip pat turi kitų teisių ir pareigų, nustatytų Sutartyje ir teisės aktuose. </w:t>
      </w:r>
    </w:p>
    <w:p w14:paraId="5C200DA3" w14:textId="77777777" w:rsidR="000F4764" w:rsidRPr="001518EE" w:rsidRDefault="000F4764" w:rsidP="000F4764">
      <w:pPr>
        <w:spacing w:line="360" w:lineRule="auto"/>
        <w:ind w:firstLine="720"/>
        <w:jc w:val="both"/>
      </w:pPr>
      <w:r w:rsidRPr="001518EE">
        <w:t xml:space="preserve">4.3. Nuomininkas įsipareigoja: </w:t>
      </w:r>
    </w:p>
    <w:p w14:paraId="54B80EF7" w14:textId="77777777" w:rsidR="000F4764" w:rsidRPr="001518EE" w:rsidRDefault="000F4764" w:rsidP="000F4764">
      <w:pPr>
        <w:spacing w:line="360" w:lineRule="auto"/>
        <w:ind w:firstLine="720"/>
        <w:jc w:val="both"/>
      </w:pPr>
      <w:r w:rsidRPr="001518EE">
        <w:t>4.3.1. per 10 (dešimt) darbo dienų nuo turto perdavimo-priėmimo akto pasirašymo įregistruoti nuomos sutartį Nekilnojamojo turto registre, pasibaigus Sutarties terminui, išregistruoti Sutartį iš nekilnojamojo turto registro;</w:t>
      </w:r>
    </w:p>
    <w:p w14:paraId="3422F106" w14:textId="77777777" w:rsidR="000F4764" w:rsidRPr="001518EE" w:rsidRDefault="000F4764" w:rsidP="000F4764">
      <w:pPr>
        <w:spacing w:line="360" w:lineRule="auto"/>
        <w:ind w:firstLine="720"/>
        <w:jc w:val="both"/>
      </w:pPr>
      <w:r w:rsidRPr="001518EE">
        <w:t xml:space="preserve">4.3.2. per 3 (tris) darbo dienas nuo Sutarties pasirašymo priimti Sutarties 1.1 papunktyje nurodytą turtą pagal turto perdavimo-priėmimo aktą; </w:t>
      </w:r>
    </w:p>
    <w:p w14:paraId="3B853E1C" w14:textId="77777777" w:rsidR="000F4764" w:rsidRPr="001518EE" w:rsidRDefault="000F4764" w:rsidP="000F4764">
      <w:pPr>
        <w:spacing w:line="360" w:lineRule="auto"/>
        <w:ind w:firstLine="720"/>
        <w:jc w:val="both"/>
      </w:pPr>
      <w:r w:rsidRPr="001518EE">
        <w:t>4.3.3. laiku sumokėti Sutartyje nustatytą nuomos mokestį ir kitus pagal Sutartį priklausančias įmokas ir mokesčius;</w:t>
      </w:r>
    </w:p>
    <w:p w14:paraId="01AC843A" w14:textId="77777777" w:rsidR="000F4764" w:rsidRPr="001518EE" w:rsidRDefault="000F4764" w:rsidP="000F4764">
      <w:pPr>
        <w:spacing w:line="360" w:lineRule="auto"/>
        <w:ind w:firstLine="720"/>
        <w:jc w:val="both"/>
      </w:pPr>
      <w:r w:rsidRPr="001518EE">
        <w:t>4.3.4. naudoti turtą pagal paskirtį, nurodytą Sutarties 1.2 papunktyje, vadovautis nustatytais</w:t>
      </w:r>
      <w:r w:rsidRPr="001518EE">
        <w:rPr>
          <w:b/>
        </w:rPr>
        <w:t xml:space="preserve"> </w:t>
      </w:r>
      <w:r w:rsidRPr="001518EE">
        <w:t>šios</w:t>
      </w:r>
      <w:r w:rsidRPr="001518EE">
        <w:rPr>
          <w:b/>
        </w:rPr>
        <w:t xml:space="preserve"> </w:t>
      </w:r>
      <w:r w:rsidRPr="001518EE">
        <w:t>paskirties turto priežiūros, priešgaisrinės saugos ir sanitariniais reikalavimais, užtikrinti jo gerą būklę</w:t>
      </w:r>
      <w:r w:rsidRPr="001518EE">
        <w:rPr>
          <w:b/>
        </w:rPr>
        <w:t xml:space="preserve"> </w:t>
      </w:r>
      <w:r w:rsidRPr="001518EE">
        <w:t xml:space="preserve">(atsižvelgdamas į normalų nusidėvėjimą), saugoti turtą nuo sugadinimo, dingimo; </w:t>
      </w:r>
    </w:p>
    <w:p w14:paraId="5259668F" w14:textId="77777777" w:rsidR="000F4764" w:rsidRPr="001518EE" w:rsidRDefault="000F4764" w:rsidP="000F4764">
      <w:pPr>
        <w:spacing w:line="360" w:lineRule="auto"/>
        <w:ind w:firstLine="720"/>
        <w:jc w:val="both"/>
      </w:pPr>
      <w:r w:rsidRPr="001518EE">
        <w:t>4.3.5. sudaryti nuomotojui sąlygas tikrinti nuomojamo turto būklę.</w:t>
      </w:r>
    </w:p>
    <w:p w14:paraId="4AC04C59" w14:textId="77777777" w:rsidR="000F4764" w:rsidRPr="001518EE" w:rsidRDefault="000F4764" w:rsidP="000F4764">
      <w:pPr>
        <w:spacing w:line="360" w:lineRule="auto"/>
        <w:ind w:firstLine="720"/>
        <w:jc w:val="both"/>
        <w:rPr>
          <w:b/>
        </w:rPr>
      </w:pPr>
      <w:r w:rsidRPr="001518EE">
        <w:t>4.3.6. pasibaigus Sutarties galiojo terminui arba Sutartį nutraukus prieš terminą, perduoti turtą per 7 (septynias) darbo dienas pagal turto perdavimo-priėmimo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r w:rsidRPr="001518EE">
        <w:rPr>
          <w:b/>
        </w:rPr>
        <w:t xml:space="preserve"> </w:t>
      </w:r>
    </w:p>
    <w:p w14:paraId="4E3DDF5A" w14:textId="77777777" w:rsidR="000F4764" w:rsidRPr="001518EE" w:rsidRDefault="000F4764" w:rsidP="000F4764">
      <w:pPr>
        <w:spacing w:line="360" w:lineRule="auto"/>
        <w:ind w:firstLine="720"/>
        <w:jc w:val="both"/>
      </w:pPr>
      <w:r w:rsidRPr="001518EE">
        <w:t>4.4. Nuomininkas turi ir kitų teisių ir pareigų, numatytų Sutartyje ir teisės aktuose.</w:t>
      </w:r>
    </w:p>
    <w:p w14:paraId="36AE648D" w14:textId="77777777" w:rsidR="000F4764" w:rsidRPr="001518EE" w:rsidRDefault="000F4764" w:rsidP="000F4764">
      <w:pPr>
        <w:spacing w:line="360" w:lineRule="auto"/>
        <w:ind w:firstLine="720"/>
        <w:jc w:val="both"/>
      </w:pPr>
      <w:r w:rsidRPr="001518EE">
        <w:t xml:space="preserve">4.5. Nuomininkas neturi teisės </w:t>
      </w:r>
      <w:r w:rsidRPr="001518EE">
        <w:rPr>
          <w:strike/>
        </w:rPr>
        <w:t xml:space="preserve">subnuomoti turto (ar jo dalies) ar </w:t>
      </w:r>
      <w:r w:rsidRPr="001518EE">
        <w:t>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p>
    <w:p w14:paraId="5B543B6E" w14:textId="77777777" w:rsidR="000F4764" w:rsidRPr="001518EE" w:rsidRDefault="000F4764" w:rsidP="000F4764">
      <w:pPr>
        <w:spacing w:line="360" w:lineRule="auto"/>
        <w:ind w:firstLine="720"/>
        <w:jc w:val="both"/>
      </w:pPr>
      <w:r w:rsidRPr="001518EE">
        <w:t>4.6. Sutartis nesuteikia nuomininkui teisės nuomojamo turto adresu registruoti savo ar savo filialų, atstovybių ar patronuojančių įmonių, taip pat klientų ar kitų susijusių asmenų buveinių.</w:t>
      </w:r>
    </w:p>
    <w:p w14:paraId="4978CC5E" w14:textId="77777777" w:rsidR="000F4764" w:rsidRPr="001518EE" w:rsidRDefault="000F4764" w:rsidP="000F4764">
      <w:pPr>
        <w:spacing w:line="360" w:lineRule="auto"/>
        <w:ind w:firstLine="720"/>
        <w:jc w:val="both"/>
      </w:pPr>
      <w:r w:rsidRPr="001518EE">
        <w:lastRenderedPageBreak/>
        <w:t xml:space="preserve">4.7. Nuomininkui draudžiama be rašytinio </w:t>
      </w:r>
      <w:r w:rsidRPr="001518EE">
        <w:rPr>
          <w:strike/>
        </w:rPr>
        <w:t>nuomotojo</w:t>
      </w:r>
      <w:r w:rsidRPr="001518EE">
        <w:t xml:space="preserve"> </w:t>
      </w:r>
      <w:r w:rsidRPr="001518EE">
        <w:rPr>
          <w:b/>
          <w:bCs/>
        </w:rPr>
        <w:t>Savivaldybės tarybos</w:t>
      </w:r>
      <w:r w:rsidRPr="001518EE">
        <w:t xml:space="preserve"> sutikimo atlikti statinio kapitalinio remonto, rekonstravimo ar pagerinimo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 </w:t>
      </w:r>
    </w:p>
    <w:p w14:paraId="3A451115" w14:textId="77777777" w:rsidR="000F4764" w:rsidRPr="001518EE" w:rsidRDefault="000F4764" w:rsidP="000F4764">
      <w:pPr>
        <w:pStyle w:val="Pagrindinistekstas"/>
        <w:spacing w:line="360" w:lineRule="auto"/>
        <w:ind w:firstLine="851"/>
        <w:rPr>
          <w:b/>
          <w:bCs w:val="0"/>
        </w:rPr>
      </w:pPr>
      <w:r w:rsidRPr="001518EE">
        <w:rPr>
          <w:b/>
          <w:bCs w:val="0"/>
        </w:rPr>
        <w:t>4.8. Nuomininkui leidžiama subnuomoti turtą tik Savivaldybės tarybos sprendimu tomis pačiomis sąlygomis ir tik tais atvejais, kai:</w:t>
      </w:r>
    </w:p>
    <w:p w14:paraId="06AD31CB" w14:textId="77777777" w:rsidR="000F4764" w:rsidRPr="001518EE" w:rsidRDefault="000F4764" w:rsidP="000F4764">
      <w:pPr>
        <w:pStyle w:val="Pagrindinistekstas"/>
        <w:spacing w:line="360" w:lineRule="auto"/>
        <w:ind w:firstLine="851"/>
        <w:rPr>
          <w:b/>
          <w:bCs w:val="0"/>
        </w:rPr>
      </w:pPr>
      <w:r w:rsidRPr="001518EE">
        <w:rPr>
          <w:b/>
          <w:bCs w:val="0"/>
        </w:rPr>
        <w:t>4.8.1. subnuomojama tik dalis išnuomoto turto ir nuomininkas pats faktiškai naudoja likusią turto dalį;</w:t>
      </w:r>
    </w:p>
    <w:p w14:paraId="3D5BE015" w14:textId="77777777" w:rsidR="000F4764" w:rsidRPr="001518EE" w:rsidRDefault="000F4764" w:rsidP="000F4764">
      <w:pPr>
        <w:pStyle w:val="Pagrindinistekstas"/>
        <w:spacing w:line="360" w:lineRule="auto"/>
        <w:ind w:firstLine="851"/>
        <w:rPr>
          <w:b/>
          <w:bCs w:val="0"/>
        </w:rPr>
      </w:pPr>
      <w:r w:rsidRPr="001518EE">
        <w:rPr>
          <w:b/>
          <w:bCs w:val="0"/>
        </w:rPr>
        <w:t>4.8.2. subnuomininko vykdoma veikla yra tiesiogiai susijusi su nuomininko vykdoma veikla arba papildo ją ir neprieštarauja turto paskirčiai.</w:t>
      </w:r>
    </w:p>
    <w:p w14:paraId="08B06D55" w14:textId="77777777" w:rsidR="000F4764" w:rsidRPr="001518EE" w:rsidRDefault="000F4764" w:rsidP="000F4764">
      <w:pPr>
        <w:spacing w:line="360" w:lineRule="auto"/>
        <w:ind w:firstLine="720"/>
        <w:jc w:val="both"/>
      </w:pPr>
    </w:p>
    <w:p w14:paraId="735F1856" w14:textId="77777777" w:rsidR="000F4764" w:rsidRPr="001518EE" w:rsidRDefault="000F4764" w:rsidP="000F4764">
      <w:pPr>
        <w:spacing w:line="360" w:lineRule="auto"/>
        <w:ind w:firstLine="720"/>
        <w:jc w:val="center"/>
        <w:rPr>
          <w:b/>
        </w:rPr>
      </w:pPr>
      <w:r w:rsidRPr="001518EE">
        <w:rPr>
          <w:b/>
        </w:rPr>
        <w:t>V SKYRIUS</w:t>
      </w:r>
    </w:p>
    <w:p w14:paraId="22359FDE" w14:textId="77777777" w:rsidR="000F4764" w:rsidRPr="001518EE" w:rsidRDefault="000F4764" w:rsidP="000F4764">
      <w:pPr>
        <w:spacing w:line="360" w:lineRule="auto"/>
        <w:ind w:firstLine="720"/>
        <w:jc w:val="center"/>
        <w:rPr>
          <w:b/>
        </w:rPr>
      </w:pPr>
      <w:r w:rsidRPr="001518EE">
        <w:rPr>
          <w:b/>
        </w:rPr>
        <w:t>ŠALIŲ ATSAKOMYBĖ</w:t>
      </w:r>
    </w:p>
    <w:p w14:paraId="7E42CE9A" w14:textId="77777777" w:rsidR="000F4764" w:rsidRPr="001518EE" w:rsidRDefault="000F4764" w:rsidP="000F4764">
      <w:pPr>
        <w:ind w:firstLine="720"/>
        <w:jc w:val="both"/>
      </w:pPr>
      <w:r w:rsidRPr="001518EE">
        <w:t xml:space="preserve"> </w:t>
      </w:r>
    </w:p>
    <w:p w14:paraId="63FCEAAC" w14:textId="77777777" w:rsidR="000F4764" w:rsidRPr="001518EE" w:rsidRDefault="000F4764" w:rsidP="000F4764">
      <w:pPr>
        <w:spacing w:line="360" w:lineRule="auto"/>
        <w:ind w:firstLine="720"/>
        <w:jc w:val="both"/>
      </w:pPr>
      <w:r w:rsidRPr="001518EE">
        <w:t>5.1. Nuomininkas, per Sutartyje nustatytus terminus</w:t>
      </w:r>
      <w:r w:rsidRPr="001518EE">
        <w:rPr>
          <w:b/>
        </w:rPr>
        <w:t xml:space="preserve"> </w:t>
      </w:r>
      <w:r w:rsidRPr="001518EE">
        <w:t>nesumokėjęs nuompinigių privalo mokėti</w:t>
      </w:r>
      <w:r w:rsidRPr="001518EE">
        <w:rPr>
          <w:b/>
        </w:rPr>
        <w:t xml:space="preserve"> </w:t>
      </w:r>
      <w:r w:rsidRPr="001518EE">
        <w:t>nuomotojui 0,05 procento dydžio delspinigius nuo visos nesumokėtos sumos už kiekvieną pavėluotą dieną.</w:t>
      </w:r>
    </w:p>
    <w:p w14:paraId="78C3A4B8" w14:textId="77777777" w:rsidR="000F4764" w:rsidRPr="001518EE" w:rsidRDefault="000F4764" w:rsidP="000F4764">
      <w:pPr>
        <w:spacing w:line="360" w:lineRule="auto"/>
        <w:ind w:firstLine="720"/>
        <w:jc w:val="both"/>
      </w:pPr>
      <w:r w:rsidRPr="001518EE">
        <w:t xml:space="preserve">5.2. Delspinigių sumokėjimas neatleidžia nuomininko nuo pagrindinės prievolės įvykdymo. </w:t>
      </w:r>
    </w:p>
    <w:p w14:paraId="049317B1" w14:textId="77777777" w:rsidR="000F4764" w:rsidRPr="001518EE" w:rsidRDefault="000F4764" w:rsidP="000F4764">
      <w:pPr>
        <w:spacing w:line="360" w:lineRule="auto"/>
        <w:ind w:firstLine="720"/>
        <w:jc w:val="both"/>
      </w:pPr>
      <w:r w:rsidRPr="001518EE">
        <w:t>5.3</w:t>
      </w:r>
      <w:r w:rsidRPr="001518EE">
        <w:rPr>
          <w:b/>
        </w:rPr>
        <w:t>.</w:t>
      </w:r>
      <w:r w:rsidRPr="001518EE">
        <w:t xml:space="preserve"> Už turto pabloginimą nuomininkas atsako Lietuvos Respublikos civilinio kodekso 6.500</w:t>
      </w:r>
      <w:r w:rsidRPr="001518EE">
        <w:rPr>
          <w:b/>
        </w:rPr>
        <w:t xml:space="preserve"> </w:t>
      </w:r>
      <w:r w:rsidRPr="001518EE">
        <w:t>straipsnyje nustatyta tvarka.</w:t>
      </w:r>
    </w:p>
    <w:p w14:paraId="1A0083B2" w14:textId="77777777" w:rsidR="000F4764" w:rsidRPr="001518EE" w:rsidRDefault="000F4764" w:rsidP="000F4764">
      <w:pPr>
        <w:spacing w:line="360" w:lineRule="auto"/>
        <w:ind w:firstLine="720"/>
        <w:jc w:val="center"/>
        <w:rPr>
          <w:b/>
        </w:rPr>
      </w:pPr>
      <w:r w:rsidRPr="001518EE">
        <w:rPr>
          <w:b/>
        </w:rPr>
        <w:t>VI SKYRIUS</w:t>
      </w:r>
    </w:p>
    <w:p w14:paraId="20C90574" w14:textId="77777777" w:rsidR="000F4764" w:rsidRPr="001518EE" w:rsidRDefault="000F4764" w:rsidP="000F4764">
      <w:pPr>
        <w:pStyle w:val="Antrat1"/>
        <w:rPr>
          <w:b/>
          <w:szCs w:val="24"/>
        </w:rPr>
      </w:pPr>
      <w:r w:rsidRPr="001518EE">
        <w:rPr>
          <w:b/>
          <w:szCs w:val="24"/>
        </w:rPr>
        <w:t>SUTARTIES GALIOJIMAS, ATNAUJINIMAS, PAKEITIMAS IR PASIBAIGIMAS</w:t>
      </w:r>
    </w:p>
    <w:p w14:paraId="5AE2F90C" w14:textId="77777777" w:rsidR="000F4764" w:rsidRPr="001518EE" w:rsidRDefault="000F4764" w:rsidP="000F4764">
      <w:pPr>
        <w:rPr>
          <w:b/>
        </w:rPr>
      </w:pPr>
    </w:p>
    <w:p w14:paraId="50792D41" w14:textId="517CCB07" w:rsidR="000F4764" w:rsidRPr="001518EE" w:rsidRDefault="000F4764" w:rsidP="00075F32">
      <w:pPr>
        <w:spacing w:line="360" w:lineRule="auto"/>
        <w:ind w:firstLine="709"/>
      </w:pPr>
      <w:r w:rsidRPr="001518EE">
        <w:t>6.1. Ši Sutartis įsigalioja jos pasirašymo dieną ir galioja, iki visiškai ir tinkamai įvykdomi Sutartyje nustatyti įsipareigojimai arba Sutartis nutraukiama Sutartyje ir (ar) teisės aktuose nustatyta tvarka.</w:t>
      </w:r>
    </w:p>
    <w:p w14:paraId="53CA0608" w14:textId="755FEFE1" w:rsidR="000F4764" w:rsidRPr="001518EE" w:rsidRDefault="000F4764" w:rsidP="00075F32">
      <w:pPr>
        <w:spacing w:line="360" w:lineRule="auto"/>
        <w:ind w:firstLine="709"/>
        <w:jc w:val="both"/>
      </w:pPr>
      <w:r w:rsidRPr="001518EE">
        <w:t xml:space="preserve">6.2. Nuomininkas, per visą nuomos terminą laikęsis savo įsipareigojimų pagal Sutartį, nuomos terminui pasibaigus turės pirmenybės teisę prieš kitus asmenis sudaryti naują turto nuomos sutartį papildomam terminui. Nuomotojas privalo užtikrinti, kad turto nuomos sutarties atnaujinimo atveju bendra nuomos trukmė nebūtų ilgesnė kaip </w:t>
      </w:r>
      <w:r w:rsidRPr="001518EE">
        <w:rPr>
          <w:strike/>
        </w:rPr>
        <w:t>10 (dešimt)</w:t>
      </w:r>
      <w:r w:rsidRPr="001518EE">
        <w:t xml:space="preserve"> </w:t>
      </w:r>
      <w:r w:rsidRPr="001518EE">
        <w:rPr>
          <w:b/>
          <w:bCs/>
        </w:rPr>
        <w:t>15 (penkiolikos)</w:t>
      </w:r>
      <w:r w:rsidRPr="001518EE">
        <w:t xml:space="preserve"> metų, išskyrus Lietuvos Respublikos valstybės ir savivaldybių turto valdymo, naudojimo ir disponavimo juo įstatymo 15 straipsnio 5 dalyje numatytus atvejus. Nuomotojas ne vėliau kaip prieš 2 (du) mėnesius iki nuomos termino pabaigos raštu informuoja nuomininką apie pasiūlymą sudaryti naują turto nuomos sutartį papildomam terminui, nurodydamas nuomos terminą, nuomos mokestį ir kitas nuomos sąlygas, </w:t>
      </w:r>
      <w:r w:rsidRPr="001518EE">
        <w:lastRenderedPageBreak/>
        <w:t>kurias nuomotojas laiko esant svarbiomis. Nuomininkas privalo ne vėliau kaip per 1 (vieną) mėnesį nuo nuomotojo pranešimo gavimo dienos raštu atsakyti nuomotojui, ar sutinka sudaryti  turto nuomos sutartį papildomam terminui. Nuomininkui raštu neatsakius nuomotojui per 1 (vieną) mėnesį nuo pranešimo iš nuomotojo gavimo dienos, laikoma, kad nuomininkas atsisako sudaryti turto nuomos sutartį papildomam terminui nuomotojo pasiūlytomis sąlygomis.</w:t>
      </w:r>
    </w:p>
    <w:p w14:paraId="08563E92" w14:textId="77777777" w:rsidR="000F4764" w:rsidRPr="001518EE" w:rsidRDefault="000F4764" w:rsidP="00075F32">
      <w:pPr>
        <w:spacing w:line="360" w:lineRule="auto"/>
        <w:ind w:firstLine="709"/>
        <w:jc w:val="both"/>
      </w:pPr>
      <w:r w:rsidRPr="001518EE">
        <w:t xml:space="preserve">6.3. Nuomininkas neturės pirmenybės teisės sudaryti naujos turto numos sutarties papildomam terminui, jeigu nuomotojas iki nuomos termino pabaigos bus pareiškęs nuomininkui bent vieną pagrįstą rašytinį įspėjimą dėl Sutarties nuostatų pažeidimo. Tokiu atveju, pasibaigus turto nuomos terminui, nuomotojas turės teisę (tačiau neprivalės) pasiūlyti nuomininkui išsinuomoti turtą tokiomis pat ar naujomis nuomotojo nuožiūra nurodytomis sąlygomis ir terminais. </w:t>
      </w:r>
    </w:p>
    <w:p w14:paraId="6FAB1C76" w14:textId="77777777" w:rsidR="000F4764" w:rsidRPr="001518EE" w:rsidRDefault="000F4764" w:rsidP="000F4764">
      <w:pPr>
        <w:spacing w:line="360" w:lineRule="auto"/>
        <w:ind w:firstLine="709"/>
        <w:jc w:val="both"/>
      </w:pPr>
      <w:r w:rsidRPr="001518EE">
        <w:t xml:space="preserve">6.4. Visi Sutarties pakeitimai, papildymai ir priedai galioja, jeigu jie sudaryti raštu ir pasirašyti Sutarties šalių. </w:t>
      </w:r>
    </w:p>
    <w:p w14:paraId="126FC844" w14:textId="77777777" w:rsidR="000F4764" w:rsidRPr="001518EE" w:rsidRDefault="000F4764" w:rsidP="000F4764">
      <w:pPr>
        <w:spacing w:line="360" w:lineRule="auto"/>
        <w:ind w:firstLine="709"/>
        <w:jc w:val="both"/>
      </w:pPr>
      <w:r w:rsidRPr="001518EE">
        <w:t xml:space="preserve">6.5. Ši Sutartis pasibaigia: </w:t>
      </w:r>
    </w:p>
    <w:p w14:paraId="656293AB" w14:textId="77777777" w:rsidR="000F4764" w:rsidRPr="001518EE" w:rsidRDefault="000F4764" w:rsidP="000F4764">
      <w:pPr>
        <w:spacing w:line="360" w:lineRule="auto"/>
        <w:ind w:firstLine="709"/>
        <w:jc w:val="both"/>
      </w:pPr>
      <w:r w:rsidRPr="001518EE">
        <w:t xml:space="preserve">6.5.1. pasibaigus nuomos terminui; </w:t>
      </w:r>
    </w:p>
    <w:p w14:paraId="11C80574" w14:textId="77777777" w:rsidR="000F4764" w:rsidRPr="001518EE" w:rsidRDefault="000F4764" w:rsidP="000F4764">
      <w:pPr>
        <w:spacing w:line="360" w:lineRule="auto"/>
        <w:ind w:firstLine="720"/>
        <w:jc w:val="both"/>
      </w:pPr>
      <w:r w:rsidRPr="001518EE">
        <w:t>6.5.2. Sutarties šalių susitarimu;</w:t>
      </w:r>
    </w:p>
    <w:p w14:paraId="4185F00F" w14:textId="77777777" w:rsidR="000F4764" w:rsidRPr="001518EE" w:rsidRDefault="000F4764" w:rsidP="000F4764">
      <w:pPr>
        <w:spacing w:line="360" w:lineRule="auto"/>
        <w:ind w:firstLine="720"/>
        <w:jc w:val="both"/>
      </w:pPr>
      <w:r w:rsidRPr="001518EE">
        <w:t>6.5.3.</w:t>
      </w:r>
      <w:r w:rsidRPr="001518EE">
        <w:rPr>
          <w:b/>
        </w:rPr>
        <w:t xml:space="preserve"> </w:t>
      </w:r>
      <w:r w:rsidRPr="001518EE">
        <w:t>kitais Lietuvos Respublikos civilinio kodekso nustatytais atvejais ir tvarka.</w:t>
      </w:r>
    </w:p>
    <w:p w14:paraId="4A573CC6" w14:textId="77777777" w:rsidR="000F4764" w:rsidRPr="001518EE" w:rsidRDefault="000F4764" w:rsidP="000F4764">
      <w:pPr>
        <w:spacing w:line="360" w:lineRule="auto"/>
        <w:ind w:firstLine="720"/>
        <w:jc w:val="both"/>
      </w:pPr>
      <w:r w:rsidRPr="001518EE">
        <w:t>6.5.4. Lietuvos Respublikos civilinio kodekso nustatyta tvarka, kai išnuomoto turto reikia savivaldybių ar valstybės funkcijoms atlikti.</w:t>
      </w:r>
    </w:p>
    <w:p w14:paraId="0FC36328" w14:textId="77777777" w:rsidR="000F4764" w:rsidRPr="001518EE" w:rsidRDefault="000F4764" w:rsidP="000F4764">
      <w:pPr>
        <w:spacing w:line="360" w:lineRule="auto"/>
        <w:ind w:firstLine="720"/>
        <w:jc w:val="center"/>
        <w:rPr>
          <w:b/>
        </w:rPr>
      </w:pPr>
      <w:r w:rsidRPr="001518EE">
        <w:rPr>
          <w:b/>
        </w:rPr>
        <w:t>VII SKYRIUS</w:t>
      </w:r>
    </w:p>
    <w:p w14:paraId="55BFA63C" w14:textId="77777777" w:rsidR="000F4764" w:rsidRPr="001518EE" w:rsidRDefault="000F4764" w:rsidP="000F4764">
      <w:pPr>
        <w:ind w:firstLine="720"/>
        <w:jc w:val="center"/>
        <w:rPr>
          <w:b/>
        </w:rPr>
      </w:pPr>
      <w:r w:rsidRPr="001518EE">
        <w:rPr>
          <w:b/>
        </w:rPr>
        <w:t>NENUGALIMOS JĖGOS (Force majeure) APLINKYBĖS</w:t>
      </w:r>
    </w:p>
    <w:p w14:paraId="3459282F" w14:textId="77777777" w:rsidR="000F4764" w:rsidRPr="001518EE" w:rsidRDefault="000F4764" w:rsidP="000F4764">
      <w:pPr>
        <w:ind w:firstLine="720"/>
        <w:jc w:val="both"/>
        <w:rPr>
          <w:b/>
        </w:rPr>
      </w:pPr>
    </w:p>
    <w:p w14:paraId="5B676B7D" w14:textId="77777777" w:rsidR="000F4764" w:rsidRPr="001518EE" w:rsidRDefault="000F4764" w:rsidP="000F4764">
      <w:pPr>
        <w:spacing w:line="360" w:lineRule="auto"/>
        <w:ind w:firstLine="720"/>
        <w:jc w:val="both"/>
      </w:pPr>
      <w:r w:rsidRPr="001518EE">
        <w:t xml:space="preserve">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w:t>
      </w:r>
      <w:r w:rsidRPr="001518EE">
        <w:rPr>
          <w:strike/>
        </w:rPr>
        <w:t>teisių</w:t>
      </w:r>
      <w:r w:rsidRPr="001518EE">
        <w:t xml:space="preserve"> </w:t>
      </w:r>
      <w:r w:rsidRPr="001518EE">
        <w:rPr>
          <w:b/>
          <w:bCs/>
        </w:rPr>
        <w:t>taisyklių</w:t>
      </w:r>
      <w:r w:rsidRPr="001518EE">
        <w:t xml:space="preserve"> patvirtinimo“.</w:t>
      </w:r>
    </w:p>
    <w:p w14:paraId="29938123" w14:textId="77777777" w:rsidR="000F4764" w:rsidRPr="001518EE" w:rsidRDefault="000F4764" w:rsidP="000F4764">
      <w:pPr>
        <w:spacing w:line="360" w:lineRule="auto"/>
        <w:ind w:firstLine="720"/>
        <w:jc w:val="both"/>
        <w:rPr>
          <w:b/>
        </w:rPr>
      </w:pPr>
      <w:r w:rsidRPr="001518EE">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14:paraId="1ACDF6AE" w14:textId="77777777" w:rsidR="000F4764" w:rsidRPr="001518EE" w:rsidRDefault="000F4764" w:rsidP="000F4764">
      <w:pPr>
        <w:spacing w:line="360" w:lineRule="auto"/>
        <w:ind w:firstLine="720"/>
        <w:jc w:val="both"/>
      </w:pPr>
      <w:r w:rsidRPr="001518EE">
        <w:t xml:space="preserve">7.3. Jeigu nenugalimos jėgos (force majeure) aplinkybės trunka ilgiau kaip 90 (devyniasdešimt) kalendorinių dienų, viena iš šalių turi teisę Sutartį nutraukti įspėdama apie tai kitą </w:t>
      </w:r>
      <w:r w:rsidRPr="001518EE">
        <w:lastRenderedPageBreak/>
        <w:t>šalį prieš 30 (trisdešimt) kalendorinių dienų. Jeigu parėjus šiam 30 (trisdešimties) kalendorinių dienų laikotarpiui nenugalimos jėgos (force majeure) aplinkybės tęsiasi, Sutartis nutraukiama ir pagal Sutarties sąlygas šalys atleidžiamos nuo tolesnio Sutarties vykdymo.</w:t>
      </w:r>
    </w:p>
    <w:p w14:paraId="781DEDF6" w14:textId="77777777" w:rsidR="00617285" w:rsidRPr="001518EE" w:rsidRDefault="00617285" w:rsidP="000F4764">
      <w:pPr>
        <w:spacing w:line="360" w:lineRule="auto"/>
        <w:ind w:firstLine="720"/>
        <w:jc w:val="both"/>
      </w:pPr>
    </w:p>
    <w:p w14:paraId="6A7D3851" w14:textId="77777777" w:rsidR="000F4764" w:rsidRPr="001518EE" w:rsidRDefault="000F4764" w:rsidP="000F4764">
      <w:pPr>
        <w:ind w:firstLine="720"/>
        <w:jc w:val="center"/>
        <w:rPr>
          <w:b/>
        </w:rPr>
      </w:pPr>
      <w:r w:rsidRPr="001518EE">
        <w:rPr>
          <w:b/>
        </w:rPr>
        <w:t>VIII SKYRIUS</w:t>
      </w:r>
    </w:p>
    <w:p w14:paraId="60E663B9" w14:textId="77777777" w:rsidR="000F4764" w:rsidRPr="001518EE" w:rsidRDefault="000F4764" w:rsidP="000F4764">
      <w:pPr>
        <w:ind w:firstLine="720"/>
        <w:jc w:val="center"/>
        <w:rPr>
          <w:b/>
        </w:rPr>
      </w:pPr>
    </w:p>
    <w:p w14:paraId="018CAA6B" w14:textId="77777777" w:rsidR="000F4764" w:rsidRPr="001518EE" w:rsidRDefault="000F4764" w:rsidP="000F4764">
      <w:pPr>
        <w:ind w:firstLine="720"/>
        <w:jc w:val="center"/>
        <w:rPr>
          <w:b/>
        </w:rPr>
      </w:pPr>
      <w:r w:rsidRPr="001518EE">
        <w:rPr>
          <w:b/>
        </w:rPr>
        <w:t>BAIGIAMOSIOS NUOSTATOS</w:t>
      </w:r>
    </w:p>
    <w:p w14:paraId="0C72882A" w14:textId="77777777" w:rsidR="000F4764" w:rsidRPr="001518EE" w:rsidRDefault="000F4764" w:rsidP="000F4764">
      <w:pPr>
        <w:ind w:firstLine="720"/>
        <w:jc w:val="center"/>
        <w:rPr>
          <w:b/>
        </w:rPr>
      </w:pPr>
    </w:p>
    <w:p w14:paraId="20DE7D11" w14:textId="77777777" w:rsidR="000F4764" w:rsidRPr="001518EE" w:rsidRDefault="000F4764" w:rsidP="000F4764">
      <w:pPr>
        <w:spacing w:line="360" w:lineRule="auto"/>
        <w:ind w:firstLine="720"/>
        <w:jc w:val="both"/>
      </w:pPr>
      <w:r w:rsidRPr="001518EE">
        <w:t>8.1. Papildomos sąlygos:</w:t>
      </w:r>
    </w:p>
    <w:p w14:paraId="1270B0EF" w14:textId="77777777" w:rsidR="000F4764" w:rsidRPr="001518EE" w:rsidRDefault="000F4764" w:rsidP="000F4764">
      <w:pPr>
        <w:spacing w:line="360" w:lineRule="auto"/>
        <w:ind w:firstLine="720"/>
        <w:jc w:val="both"/>
      </w:pPr>
      <w:r w:rsidRPr="001518EE">
        <w:t>8.1.1.</w:t>
      </w:r>
      <w:r w:rsidRPr="001518EE">
        <w:rPr>
          <w:b/>
        </w:rPr>
        <w:t xml:space="preserve"> </w:t>
      </w:r>
      <w:r w:rsidRPr="001518EE">
        <w:t xml:space="preserve">Nuomininkas savo lėšomis per 15 (penkiolika) darbo dienų nuo Sutarties pasirašymo dienos savo lėšomis apdraudžia visam Sutarties galiojimo laikui gaunamą turtą nuomotojo naudai nuo šių draudžiamųjų įvykių: gaisro, potvynio, vagystės ir trečiųjų asmenų neteisėtų veikų ir pateikia nuomotojui apdraudimo faktą patvirtinančius dokumentus. </w:t>
      </w:r>
    </w:p>
    <w:p w14:paraId="0840820E" w14:textId="77777777" w:rsidR="000F4764" w:rsidRPr="001518EE" w:rsidRDefault="000F4764" w:rsidP="000F4764">
      <w:pPr>
        <w:spacing w:line="360" w:lineRule="auto"/>
        <w:ind w:firstLine="720"/>
        <w:jc w:val="both"/>
      </w:pPr>
      <w:r w:rsidRPr="001518EE">
        <w:t>8.1.2.</w:t>
      </w:r>
      <w:r w:rsidRPr="001518EE">
        <w:rPr>
          <w:b/>
        </w:rPr>
        <w:t xml:space="preserve"> </w:t>
      </w:r>
      <w:r w:rsidRPr="001518EE">
        <w:t>sudaro žemės nuomos sutartį;</w:t>
      </w:r>
    </w:p>
    <w:p w14:paraId="2DC9F7EA" w14:textId="77777777" w:rsidR="000F4764" w:rsidRPr="001518EE" w:rsidRDefault="000F4764" w:rsidP="000F4764">
      <w:pPr>
        <w:spacing w:line="360" w:lineRule="auto"/>
        <w:ind w:firstLine="720"/>
        <w:jc w:val="both"/>
      </w:pPr>
      <w:r w:rsidRPr="001518EE">
        <w:t xml:space="preserve">8.2. Bet koks ginčas, kylantis iš Sutarties ar susijęs su Sutartimi, kuris neišsprendžiamas derybų būdu, turi būti sprendžiamas teisme Lietuvos Respublikos įstatymų nustatyta tvarka. </w:t>
      </w:r>
    </w:p>
    <w:p w14:paraId="38389D45" w14:textId="77777777" w:rsidR="000F4764" w:rsidRPr="001518EE" w:rsidRDefault="000F4764" w:rsidP="000F4764">
      <w:pPr>
        <w:spacing w:line="360" w:lineRule="auto"/>
        <w:ind w:firstLine="720"/>
        <w:jc w:val="both"/>
      </w:pPr>
      <w:r w:rsidRPr="001518EE">
        <w:t xml:space="preserve">8.3. Sutartis surašoma </w:t>
      </w:r>
      <w:r w:rsidRPr="001518EE">
        <w:rPr>
          <w:strike/>
        </w:rPr>
        <w:t xml:space="preserve">dviem egzemplioriais - po vieną kiekvienai Sutarties šaliai </w:t>
      </w:r>
      <w:r w:rsidRPr="001518EE">
        <w:rPr>
          <w:b/>
          <w:bCs/>
        </w:rPr>
        <w:t>vienu dokumento egzemplioriumi ir pasirašoma Šalių atstovų elektroniniais parašais</w:t>
      </w:r>
      <w:r w:rsidRPr="001518EE">
        <w:t xml:space="preserve">. </w:t>
      </w:r>
    </w:p>
    <w:p w14:paraId="6EF6264F" w14:textId="77777777" w:rsidR="000F4764" w:rsidRPr="001518EE" w:rsidRDefault="000F4764" w:rsidP="000F4764">
      <w:pPr>
        <w:spacing w:line="360" w:lineRule="auto"/>
        <w:ind w:firstLine="720"/>
        <w:jc w:val="both"/>
      </w:pPr>
      <w:r w:rsidRPr="001518EE">
        <w:t>8.4.</w:t>
      </w:r>
      <w:r w:rsidRPr="001518EE">
        <w:rPr>
          <w:b/>
        </w:rPr>
        <w:t xml:space="preserve"> </w:t>
      </w:r>
      <w:r w:rsidRPr="001518EE">
        <w:t xml:space="preserve"> Sutarties priedai: </w:t>
      </w:r>
    </w:p>
    <w:p w14:paraId="74289CBB" w14:textId="77777777" w:rsidR="000F4764" w:rsidRPr="001518EE" w:rsidRDefault="000F4764" w:rsidP="000F4764">
      <w:pPr>
        <w:spacing w:line="360" w:lineRule="auto"/>
        <w:ind w:firstLine="720"/>
        <w:jc w:val="both"/>
      </w:pPr>
      <w:r w:rsidRPr="001518EE">
        <w:t xml:space="preserve">8.4.1. Savivaldybės materialiojo turto perdavimo-priėmimo aktas; </w:t>
      </w:r>
    </w:p>
    <w:p w14:paraId="5511B1D6" w14:textId="77777777" w:rsidR="000F4764" w:rsidRPr="001518EE" w:rsidRDefault="000F4764" w:rsidP="000F4764">
      <w:pPr>
        <w:spacing w:line="360" w:lineRule="auto"/>
        <w:ind w:firstLine="720"/>
        <w:jc w:val="both"/>
      </w:pPr>
      <w:r w:rsidRPr="001518EE">
        <w:t>8.4.2. _________________________________________________.</w:t>
      </w:r>
    </w:p>
    <w:p w14:paraId="22E03AFB" w14:textId="77777777" w:rsidR="000F4764" w:rsidRPr="001518EE" w:rsidRDefault="000F4764" w:rsidP="000F4764">
      <w:pPr>
        <w:spacing w:line="360" w:lineRule="auto"/>
        <w:ind w:firstLine="720"/>
        <w:jc w:val="center"/>
        <w:rPr>
          <w:b/>
        </w:rPr>
      </w:pPr>
      <w:r w:rsidRPr="001518EE">
        <w:rPr>
          <w:b/>
        </w:rPr>
        <w:t>IX SKYRIUS</w:t>
      </w:r>
    </w:p>
    <w:p w14:paraId="0F4379AA" w14:textId="77777777" w:rsidR="000F4764" w:rsidRPr="001518EE" w:rsidRDefault="000F4764" w:rsidP="000F4764">
      <w:pPr>
        <w:ind w:firstLine="720"/>
        <w:jc w:val="center"/>
        <w:rPr>
          <w:b/>
        </w:rPr>
      </w:pPr>
      <w:r w:rsidRPr="001518EE">
        <w:rPr>
          <w:b/>
        </w:rPr>
        <w:t>SUTARTIES ŠALIŲ REKVIZITAI IR ADRESAI</w:t>
      </w:r>
    </w:p>
    <w:p w14:paraId="2A9F375D" w14:textId="77777777" w:rsidR="000F4764" w:rsidRPr="001518EE" w:rsidRDefault="000F4764" w:rsidP="000F4764">
      <w:pPr>
        <w:ind w:firstLine="720"/>
        <w:jc w:val="both"/>
        <w:rPr>
          <w:strike/>
        </w:rPr>
      </w:pPr>
    </w:p>
    <w:p w14:paraId="1E996C61" w14:textId="77777777" w:rsidR="005B4BE9" w:rsidRPr="001518EE" w:rsidRDefault="005B4BE9" w:rsidP="005B4BE9">
      <w:pPr>
        <w:tabs>
          <w:tab w:val="left" w:pos="5103"/>
        </w:tabs>
        <w:jc w:val="both"/>
      </w:pPr>
      <w:r w:rsidRPr="001518EE">
        <w:t xml:space="preserve">Nuomotojas </w:t>
      </w:r>
      <w:r w:rsidRPr="001518EE">
        <w:tab/>
        <w:t xml:space="preserve">Nuomininkas </w:t>
      </w:r>
    </w:p>
    <w:p w14:paraId="7EDF7FC1" w14:textId="0190E41C" w:rsidR="005B4BE9" w:rsidRPr="001518EE" w:rsidRDefault="005B4BE9" w:rsidP="005B4BE9">
      <w:pPr>
        <w:jc w:val="both"/>
      </w:pPr>
      <w:r w:rsidRPr="001518EE">
        <w:t>Pavadinimas</w:t>
      </w:r>
      <w:r>
        <w:tab/>
      </w:r>
      <w:r>
        <w:tab/>
      </w:r>
      <w:r>
        <w:tab/>
        <w:t xml:space="preserve">                    </w:t>
      </w:r>
      <w:proofErr w:type="spellStart"/>
      <w:r w:rsidRPr="001518EE">
        <w:t>Pavadinimas</w:t>
      </w:r>
      <w:proofErr w:type="spellEnd"/>
      <w:r w:rsidRPr="001518EE">
        <w:t xml:space="preserve"> (fizinio asmens vardas ir pavardė)</w:t>
      </w:r>
    </w:p>
    <w:p w14:paraId="5F3509FE" w14:textId="36DF249B" w:rsidR="005B4BE9" w:rsidRPr="001518EE" w:rsidRDefault="005B4BE9" w:rsidP="005B4BE9">
      <w:pPr>
        <w:jc w:val="both"/>
      </w:pPr>
      <w:r w:rsidRPr="001518EE">
        <w:t xml:space="preserve">Adresas </w:t>
      </w:r>
      <w:r>
        <w:tab/>
      </w:r>
      <w:r>
        <w:tab/>
      </w:r>
      <w:r>
        <w:tab/>
      </w:r>
      <w:r>
        <w:tab/>
      </w:r>
      <w:proofErr w:type="spellStart"/>
      <w:r w:rsidRPr="001518EE">
        <w:t>Adresas</w:t>
      </w:r>
      <w:proofErr w:type="spellEnd"/>
    </w:p>
    <w:p w14:paraId="45B2A3E4" w14:textId="4657E226" w:rsidR="000F4764" w:rsidRPr="001518EE" w:rsidRDefault="000F4764" w:rsidP="000F4764">
      <w:pPr>
        <w:jc w:val="both"/>
      </w:pPr>
      <w:r w:rsidRPr="001518EE">
        <w:t>Juridinio asmens kodas</w:t>
      </w:r>
      <w:r w:rsidR="00F04932">
        <w:tab/>
      </w:r>
      <w:r w:rsidR="00F04932">
        <w:tab/>
      </w:r>
      <w:r w:rsidR="00F04932">
        <w:tab/>
      </w:r>
      <w:r w:rsidRPr="001518EE">
        <w:t>Juridinio asmens kodas</w:t>
      </w:r>
    </w:p>
    <w:p w14:paraId="714629E8" w14:textId="77777777" w:rsidR="000F4764" w:rsidRPr="001518EE" w:rsidRDefault="000F4764" w:rsidP="000F4764">
      <w:pPr>
        <w:jc w:val="both"/>
        <w:rPr>
          <w:strike/>
        </w:rPr>
      </w:pPr>
    </w:p>
    <w:p w14:paraId="2BC29F72" w14:textId="2CD50CF7" w:rsidR="000F4764" w:rsidRPr="001518EE" w:rsidRDefault="000F4764" w:rsidP="000F4764">
      <w:pPr>
        <w:jc w:val="both"/>
      </w:pPr>
      <w:r w:rsidRPr="001518EE">
        <w:t xml:space="preserve">Atsiskaitomoji </w:t>
      </w:r>
      <w:r w:rsidRPr="001518EE">
        <w:rPr>
          <w:strike/>
        </w:rPr>
        <w:t>banko</w:t>
      </w:r>
      <w:r w:rsidRPr="001518EE">
        <w:t xml:space="preserve"> sąskaita</w:t>
      </w:r>
      <w:r w:rsidR="00F04932">
        <w:tab/>
      </w:r>
      <w:r w:rsidR="00F04932">
        <w:tab/>
      </w:r>
      <w:r w:rsidRPr="001518EE">
        <w:t xml:space="preserve">Atsiskaitomoji </w:t>
      </w:r>
      <w:r w:rsidRPr="001518EE">
        <w:rPr>
          <w:strike/>
        </w:rPr>
        <w:t>banko</w:t>
      </w:r>
      <w:r w:rsidRPr="001518EE">
        <w:t xml:space="preserve"> sąskaita</w:t>
      </w:r>
    </w:p>
    <w:p w14:paraId="646B9D1F" w14:textId="77777777" w:rsidR="000F4764" w:rsidRPr="001518EE" w:rsidRDefault="000F4764" w:rsidP="000F4764">
      <w:pPr>
        <w:jc w:val="both"/>
      </w:pPr>
    </w:p>
    <w:p w14:paraId="0F779DC2" w14:textId="3889C2A0" w:rsidR="000F4764" w:rsidRPr="001518EE" w:rsidRDefault="000F4764" w:rsidP="000F4764">
      <w:pPr>
        <w:jc w:val="both"/>
        <w:rPr>
          <w:strike/>
          <w:u w:val="single"/>
        </w:rPr>
      </w:pPr>
      <w:r w:rsidRPr="001518EE">
        <w:rPr>
          <w:strike/>
          <w:u w:val="single"/>
        </w:rPr>
        <w:t>Nuomotojo vardu</w:t>
      </w:r>
      <w:r w:rsidR="00F04932">
        <w:rPr>
          <w:strike/>
          <w:u w:val="single"/>
        </w:rPr>
        <w:tab/>
      </w:r>
      <w:r w:rsidR="00F04932">
        <w:rPr>
          <w:strike/>
          <w:u w:val="single"/>
        </w:rPr>
        <w:tab/>
      </w:r>
      <w:r w:rsidR="00F04932">
        <w:rPr>
          <w:strike/>
          <w:u w:val="single"/>
        </w:rPr>
        <w:tab/>
      </w:r>
      <w:r w:rsidRPr="001518EE">
        <w:rPr>
          <w:strike/>
          <w:u w:val="single"/>
        </w:rPr>
        <w:t>Nuomininko vardu</w:t>
      </w:r>
    </w:p>
    <w:p w14:paraId="278914AD" w14:textId="77777777" w:rsidR="00CF46B0" w:rsidRPr="001518EE" w:rsidRDefault="00CF46B0" w:rsidP="000F4764">
      <w:pPr>
        <w:jc w:val="both"/>
        <w:rPr>
          <w:strike/>
          <w:u w:val="single"/>
        </w:rPr>
      </w:pPr>
    </w:p>
    <w:p w14:paraId="086A2A8B" w14:textId="77777777" w:rsidR="00CF46B0" w:rsidRPr="001518EE" w:rsidRDefault="00CF46B0" w:rsidP="00CF46B0">
      <w:pPr>
        <w:spacing w:line="276" w:lineRule="auto"/>
        <w:jc w:val="both"/>
        <w:rPr>
          <w:b/>
          <w:bCs/>
        </w:rPr>
      </w:pPr>
      <w:r w:rsidRPr="001518EE">
        <w:rPr>
          <w:b/>
          <w:bCs/>
        </w:rPr>
        <w:t>(Pasirašančio asmens pareigos)</w:t>
      </w:r>
      <w:r w:rsidRPr="001518EE">
        <w:rPr>
          <w:b/>
          <w:bCs/>
        </w:rPr>
        <w:tab/>
      </w:r>
      <w:r w:rsidRPr="001518EE">
        <w:rPr>
          <w:b/>
          <w:bCs/>
        </w:rPr>
        <w:tab/>
        <w:t xml:space="preserve">(Pasirašančio asmens pareigos) </w:t>
      </w:r>
    </w:p>
    <w:p w14:paraId="6BEEBFB4" w14:textId="77777777" w:rsidR="00CF46B0" w:rsidRPr="001518EE" w:rsidRDefault="00CF46B0" w:rsidP="00CF46B0">
      <w:pPr>
        <w:spacing w:line="276" w:lineRule="auto"/>
        <w:jc w:val="both"/>
        <w:rPr>
          <w:b/>
          <w:bCs/>
        </w:rPr>
      </w:pPr>
    </w:p>
    <w:p w14:paraId="413D58D9" w14:textId="77777777" w:rsidR="00CF46B0" w:rsidRPr="001518EE" w:rsidRDefault="00CF46B0" w:rsidP="00CF46B0">
      <w:pPr>
        <w:tabs>
          <w:tab w:val="left" w:pos="5160"/>
        </w:tabs>
        <w:spacing w:line="276" w:lineRule="auto"/>
        <w:jc w:val="both"/>
        <w:rPr>
          <w:b/>
          <w:bCs/>
        </w:rPr>
      </w:pPr>
      <w:r w:rsidRPr="001518EE">
        <w:rPr>
          <w:b/>
          <w:bCs/>
        </w:rPr>
        <w:t xml:space="preserve">(vardas ir pavardė) </w:t>
      </w:r>
      <w:r w:rsidRPr="001518EE">
        <w:rPr>
          <w:b/>
          <w:bCs/>
        </w:rPr>
        <w:tab/>
        <w:t>(vardas ir pavardė)</w:t>
      </w:r>
    </w:p>
    <w:p w14:paraId="7AEBD9BD" w14:textId="77777777" w:rsidR="000F4764" w:rsidRPr="001518EE" w:rsidRDefault="000F4764" w:rsidP="000F4764">
      <w:pPr>
        <w:jc w:val="both"/>
        <w:rPr>
          <w:u w:val="single"/>
        </w:rPr>
      </w:pPr>
    </w:p>
    <w:p w14:paraId="450D25B1" w14:textId="2C4C180C" w:rsidR="000F4764" w:rsidRPr="001518EE" w:rsidRDefault="000F4764" w:rsidP="000F4764">
      <w:pPr>
        <w:jc w:val="both"/>
        <w:rPr>
          <w:strike/>
          <w:u w:val="single"/>
        </w:rPr>
      </w:pPr>
      <w:r w:rsidRPr="001518EE">
        <w:rPr>
          <w:strike/>
          <w:u w:val="single"/>
        </w:rPr>
        <w:t xml:space="preserve">__________________ </w:t>
      </w:r>
      <w:r w:rsidR="00F04932">
        <w:rPr>
          <w:strike/>
          <w:u w:val="single"/>
        </w:rPr>
        <w:tab/>
      </w:r>
      <w:r w:rsidR="00F04932">
        <w:rPr>
          <w:strike/>
          <w:u w:val="single"/>
        </w:rPr>
        <w:tab/>
      </w:r>
      <w:r w:rsidR="00F04932">
        <w:rPr>
          <w:strike/>
          <w:u w:val="single"/>
        </w:rPr>
        <w:tab/>
      </w:r>
      <w:r w:rsidRPr="001518EE">
        <w:rPr>
          <w:strike/>
          <w:u w:val="single"/>
        </w:rPr>
        <w:t xml:space="preserve">__________________   </w:t>
      </w:r>
    </w:p>
    <w:p w14:paraId="246BBEDC" w14:textId="77777777" w:rsidR="000F4764" w:rsidRPr="001518EE" w:rsidRDefault="000F4764" w:rsidP="000F4764">
      <w:pPr>
        <w:tabs>
          <w:tab w:val="left" w:pos="5160"/>
        </w:tabs>
        <w:jc w:val="both"/>
        <w:rPr>
          <w:strike/>
        </w:rPr>
      </w:pPr>
      <w:r w:rsidRPr="001518EE">
        <w:rPr>
          <w:strike/>
        </w:rPr>
        <w:t xml:space="preserve">A. V. </w:t>
      </w:r>
      <w:r w:rsidRPr="001518EE">
        <w:rPr>
          <w:strike/>
        </w:rPr>
        <w:tab/>
        <w:t xml:space="preserve">A. V. </w:t>
      </w:r>
    </w:p>
    <w:p w14:paraId="5485C34E" w14:textId="77777777" w:rsidR="000F4764" w:rsidRPr="001518EE" w:rsidRDefault="000F4764" w:rsidP="000F4764">
      <w:pPr>
        <w:jc w:val="center"/>
        <w:rPr>
          <w:strike/>
        </w:rPr>
      </w:pPr>
      <w:r w:rsidRPr="001518EE">
        <w:rPr>
          <w:strike/>
        </w:rPr>
        <w:t>(Jeigu reikalavimas turėti antspaudą nustatytas įstatymuose)</w:t>
      </w:r>
    </w:p>
    <w:p w14:paraId="2AA268D2" w14:textId="77777777" w:rsidR="000F4764" w:rsidRPr="001518EE" w:rsidRDefault="000F4764" w:rsidP="000F4764">
      <w:pPr>
        <w:jc w:val="center"/>
      </w:pPr>
      <w:r w:rsidRPr="001518EE">
        <w:t>______________</w:t>
      </w:r>
    </w:p>
    <w:p w14:paraId="339BFFD4" w14:textId="77777777" w:rsidR="000F4764" w:rsidRPr="001518EE" w:rsidRDefault="000F4764" w:rsidP="000F4764">
      <w:pPr>
        <w:jc w:val="center"/>
      </w:pPr>
    </w:p>
    <w:p w14:paraId="02B2430F" w14:textId="77777777" w:rsidR="000F4764" w:rsidRPr="001518EE" w:rsidRDefault="000F4764" w:rsidP="000F4764">
      <w:pPr>
        <w:jc w:val="center"/>
      </w:pPr>
    </w:p>
    <w:p w14:paraId="23A4FAAF" w14:textId="77777777" w:rsidR="000F4764" w:rsidRPr="001518EE" w:rsidRDefault="000F4764" w:rsidP="00617285">
      <w:pPr>
        <w:ind w:firstLine="5670"/>
        <w:jc w:val="both"/>
      </w:pPr>
      <w:r w:rsidRPr="001518EE">
        <w:lastRenderedPageBreak/>
        <w:t xml:space="preserve">Anykščių rajono savivaldybės </w:t>
      </w:r>
    </w:p>
    <w:p w14:paraId="0B31C8DE" w14:textId="77777777" w:rsidR="000F4764" w:rsidRPr="001518EE" w:rsidRDefault="000F4764" w:rsidP="00617285">
      <w:pPr>
        <w:ind w:firstLine="5670"/>
        <w:jc w:val="both"/>
      </w:pPr>
      <w:r w:rsidRPr="001518EE">
        <w:t>ilgalaikio materialiojo turto viešojo</w:t>
      </w:r>
    </w:p>
    <w:p w14:paraId="0FF3B675" w14:textId="77777777" w:rsidR="000F4764" w:rsidRPr="001518EE" w:rsidRDefault="000F4764" w:rsidP="00617285">
      <w:pPr>
        <w:ind w:firstLine="5670"/>
        <w:jc w:val="both"/>
      </w:pPr>
      <w:r w:rsidRPr="001518EE">
        <w:t>nuomos konkurso ir nuomos be konkurso</w:t>
      </w:r>
    </w:p>
    <w:p w14:paraId="13AB56C3" w14:textId="77777777" w:rsidR="000F4764" w:rsidRPr="001518EE" w:rsidRDefault="000F4764" w:rsidP="00617285">
      <w:pPr>
        <w:ind w:firstLine="5670"/>
        <w:jc w:val="both"/>
      </w:pPr>
      <w:r w:rsidRPr="001518EE">
        <w:t>organizavimo ir vykdymo tvarkos aprašo</w:t>
      </w:r>
    </w:p>
    <w:p w14:paraId="2F2C296B" w14:textId="77777777" w:rsidR="000F4764" w:rsidRPr="001518EE" w:rsidRDefault="000F4764" w:rsidP="00617285">
      <w:pPr>
        <w:tabs>
          <w:tab w:val="left" w:pos="720"/>
        </w:tabs>
        <w:ind w:firstLine="5670"/>
      </w:pPr>
      <w:r w:rsidRPr="001518EE">
        <w:t xml:space="preserve">2 priedas                                              </w:t>
      </w:r>
    </w:p>
    <w:p w14:paraId="4C3DB8A6" w14:textId="77777777" w:rsidR="000F4764" w:rsidRPr="001518EE" w:rsidRDefault="000F4764" w:rsidP="000F4764">
      <w:pPr>
        <w:tabs>
          <w:tab w:val="left" w:pos="720"/>
        </w:tabs>
        <w:ind w:left="6480"/>
      </w:pPr>
    </w:p>
    <w:p w14:paraId="76E19CC8" w14:textId="77777777" w:rsidR="000F4764" w:rsidRPr="001518EE" w:rsidRDefault="000F4764" w:rsidP="000F4764">
      <w:pPr>
        <w:tabs>
          <w:tab w:val="left" w:pos="720"/>
        </w:tabs>
        <w:ind w:left="6480"/>
      </w:pPr>
    </w:p>
    <w:p w14:paraId="484894C0" w14:textId="77777777" w:rsidR="000F4764" w:rsidRPr="001518EE" w:rsidRDefault="000F4764" w:rsidP="000F4764">
      <w:pPr>
        <w:spacing w:line="360" w:lineRule="auto"/>
        <w:jc w:val="center"/>
        <w:rPr>
          <w:b/>
        </w:rPr>
      </w:pPr>
      <w:r w:rsidRPr="001518EE">
        <w:rPr>
          <w:b/>
        </w:rPr>
        <w:t>(Savivaldybės ilgalaikio materialiojo turto perdavimo-priėmimo akto pavyzdinė forma)</w:t>
      </w:r>
    </w:p>
    <w:p w14:paraId="237F5967" w14:textId="77777777" w:rsidR="000F4764" w:rsidRPr="001518EE" w:rsidRDefault="000F4764" w:rsidP="000F4764">
      <w:pPr>
        <w:tabs>
          <w:tab w:val="left" w:pos="720"/>
        </w:tabs>
        <w:ind w:left="6480"/>
      </w:pPr>
    </w:p>
    <w:p w14:paraId="67957B1D" w14:textId="77777777" w:rsidR="000F4764" w:rsidRPr="001518EE" w:rsidRDefault="000F4764" w:rsidP="000F4764">
      <w:pPr>
        <w:tabs>
          <w:tab w:val="left" w:pos="720"/>
        </w:tabs>
        <w:ind w:left="6480"/>
      </w:pPr>
    </w:p>
    <w:p w14:paraId="6CA0F84D" w14:textId="77777777" w:rsidR="000F4764" w:rsidRPr="001518EE" w:rsidRDefault="000F4764" w:rsidP="000F4764">
      <w:pPr>
        <w:jc w:val="center"/>
      </w:pPr>
      <w:r w:rsidRPr="001518EE">
        <w:rPr>
          <w:b/>
          <w:bCs/>
        </w:rPr>
        <w:t>SAVIVALDYBĖS ILGALAIKIO MATERIALIOJO TURTO</w:t>
      </w:r>
    </w:p>
    <w:p w14:paraId="766289F8" w14:textId="77777777" w:rsidR="000F4764" w:rsidRPr="001518EE" w:rsidRDefault="000F4764" w:rsidP="000F4764">
      <w:pPr>
        <w:jc w:val="center"/>
      </w:pPr>
      <w:r w:rsidRPr="001518EE">
        <w:rPr>
          <w:rStyle w:val="Grietas"/>
        </w:rPr>
        <w:t>PERDAVIMO-PRIĖMIMO</w:t>
      </w:r>
    </w:p>
    <w:p w14:paraId="3D53F3CB" w14:textId="77777777" w:rsidR="000F4764" w:rsidRPr="001518EE" w:rsidRDefault="000F4764" w:rsidP="000F4764">
      <w:pPr>
        <w:jc w:val="center"/>
      </w:pPr>
      <w:r w:rsidRPr="001518EE">
        <w:rPr>
          <w:rStyle w:val="Grietas"/>
        </w:rPr>
        <w:t>A K T A S</w:t>
      </w:r>
    </w:p>
    <w:p w14:paraId="58BC8098" w14:textId="77777777" w:rsidR="000F4764" w:rsidRPr="001518EE" w:rsidRDefault="000F4764" w:rsidP="000F4764">
      <w:pPr>
        <w:jc w:val="center"/>
      </w:pPr>
      <w:r w:rsidRPr="001518EE">
        <w:t>____ m.__________ ___d. Nr.___</w:t>
      </w:r>
    </w:p>
    <w:p w14:paraId="529E3CDB" w14:textId="77777777" w:rsidR="000F4764" w:rsidRPr="001518EE" w:rsidRDefault="000F4764" w:rsidP="000F4764">
      <w:pPr>
        <w:jc w:val="center"/>
      </w:pPr>
      <w:r w:rsidRPr="001518EE">
        <w:t>_______________________________</w:t>
      </w:r>
    </w:p>
    <w:p w14:paraId="1B917E25" w14:textId="77777777" w:rsidR="000F4764" w:rsidRPr="001518EE" w:rsidRDefault="000F4764" w:rsidP="000F4764">
      <w:pPr>
        <w:jc w:val="center"/>
      </w:pPr>
      <w:r w:rsidRPr="001518EE">
        <w:rPr>
          <w:szCs w:val="20"/>
        </w:rPr>
        <w:t>(sudarymo vieta)</w:t>
      </w:r>
    </w:p>
    <w:p w14:paraId="37A10A17" w14:textId="77777777" w:rsidR="000F4764" w:rsidRPr="001518EE" w:rsidRDefault="000F4764" w:rsidP="000F4764">
      <w:pPr>
        <w:ind w:firstLine="720"/>
        <w:jc w:val="both"/>
      </w:pPr>
      <w:r w:rsidRPr="001518EE">
        <w:t xml:space="preserve"> </w:t>
      </w:r>
    </w:p>
    <w:p w14:paraId="380CD41F" w14:textId="77777777" w:rsidR="000F4764" w:rsidRPr="001518EE" w:rsidRDefault="000F4764" w:rsidP="000F4764">
      <w:pPr>
        <w:tabs>
          <w:tab w:val="right" w:leader="underscore" w:pos="9638"/>
        </w:tabs>
        <w:ind w:firstLine="720"/>
        <w:jc w:val="both"/>
      </w:pPr>
      <w:r w:rsidRPr="001518EE">
        <w:t>Nuomotojas</w:t>
      </w:r>
      <w:r w:rsidRPr="001518EE">
        <w:tab/>
        <w:t xml:space="preserve">, </w:t>
      </w:r>
    </w:p>
    <w:p w14:paraId="5F3272D7" w14:textId="77777777" w:rsidR="000F4764" w:rsidRPr="001518EE" w:rsidRDefault="000F4764" w:rsidP="000F4764">
      <w:pPr>
        <w:pStyle w:val="Pagrindinistekstas3"/>
        <w:tabs>
          <w:tab w:val="center" w:pos="5760"/>
        </w:tabs>
        <w:jc w:val="both"/>
      </w:pPr>
      <w:r w:rsidRPr="001518EE">
        <w:rPr>
          <w:szCs w:val="18"/>
        </w:rPr>
        <w:tab/>
        <w:t xml:space="preserve"> </w:t>
      </w:r>
      <w:r w:rsidRPr="001518EE">
        <w:t xml:space="preserve">(turto valdytojo teisinė forma, pavadinimas, kodas ir registracijos adresas) </w:t>
      </w:r>
    </w:p>
    <w:p w14:paraId="2D6C8A2F" w14:textId="77777777" w:rsidR="000F4764" w:rsidRPr="001518EE" w:rsidRDefault="000F4764" w:rsidP="000F4764">
      <w:pPr>
        <w:jc w:val="both"/>
        <w:rPr>
          <w:strike/>
        </w:rPr>
      </w:pPr>
      <w:r w:rsidRPr="001518EE">
        <w:t>atstovaujamas, _________________________________________________________________</w:t>
      </w:r>
      <w:r w:rsidRPr="001518EE">
        <w:tab/>
        <w:t>__</w:t>
      </w:r>
    </w:p>
    <w:p w14:paraId="37FDEC04" w14:textId="77777777" w:rsidR="000F4764" w:rsidRPr="001518EE" w:rsidRDefault="000F4764" w:rsidP="000F4764">
      <w:pPr>
        <w:jc w:val="center"/>
        <w:rPr>
          <w:sz w:val="16"/>
          <w:szCs w:val="16"/>
        </w:rPr>
      </w:pPr>
      <w:r w:rsidRPr="001518EE">
        <w:rPr>
          <w:sz w:val="16"/>
          <w:szCs w:val="16"/>
        </w:rPr>
        <w:t>(atstovo pareigos</w:t>
      </w:r>
      <w:r w:rsidRPr="001518EE">
        <w:rPr>
          <w:b/>
          <w:sz w:val="16"/>
          <w:szCs w:val="16"/>
        </w:rPr>
        <w:t>,</w:t>
      </w:r>
      <w:r w:rsidRPr="001518EE">
        <w:rPr>
          <w:sz w:val="16"/>
          <w:szCs w:val="16"/>
        </w:rPr>
        <w:t xml:space="preserve"> vardas, pavardė)</w:t>
      </w:r>
    </w:p>
    <w:p w14:paraId="23541F1C" w14:textId="77777777" w:rsidR="000F4764" w:rsidRPr="001518EE" w:rsidRDefault="000F4764" w:rsidP="000F4764">
      <w:pPr>
        <w:tabs>
          <w:tab w:val="right" w:leader="underscore" w:pos="9638"/>
        </w:tabs>
        <w:jc w:val="both"/>
      </w:pPr>
      <w:r w:rsidRPr="001518EE">
        <w:t>veikiančio pagal</w:t>
      </w:r>
      <w:r w:rsidRPr="001518EE">
        <w:tab/>
      </w:r>
    </w:p>
    <w:p w14:paraId="6D3A3DDA" w14:textId="77777777" w:rsidR="000F4764" w:rsidRPr="001518EE" w:rsidRDefault="000F4764" w:rsidP="000F4764">
      <w:pPr>
        <w:tabs>
          <w:tab w:val="center" w:pos="4680"/>
        </w:tabs>
        <w:jc w:val="both"/>
        <w:rPr>
          <w:strike/>
          <w:sz w:val="16"/>
          <w:szCs w:val="16"/>
        </w:rPr>
      </w:pPr>
      <w:r w:rsidRPr="001518EE">
        <w:rPr>
          <w:szCs w:val="18"/>
        </w:rPr>
        <w:tab/>
      </w:r>
      <w:r w:rsidRPr="001518EE">
        <w:rPr>
          <w:sz w:val="16"/>
          <w:szCs w:val="16"/>
        </w:rPr>
        <w:t>(</w:t>
      </w:r>
      <w:r w:rsidRPr="001518EE">
        <w:rPr>
          <w:i/>
          <w:sz w:val="16"/>
          <w:szCs w:val="16"/>
        </w:rPr>
        <w:t>atstovavimo pagrindas, dokumento data ir numeris</w:t>
      </w:r>
      <w:r w:rsidRPr="001518EE">
        <w:rPr>
          <w:sz w:val="16"/>
          <w:szCs w:val="16"/>
        </w:rPr>
        <w:t>)</w:t>
      </w:r>
      <w:r w:rsidRPr="001518EE">
        <w:rPr>
          <w:strike/>
          <w:sz w:val="16"/>
          <w:szCs w:val="16"/>
        </w:rPr>
        <w:t xml:space="preserve"> </w:t>
      </w:r>
    </w:p>
    <w:p w14:paraId="6E63B560" w14:textId="77777777" w:rsidR="000F4764" w:rsidRPr="001518EE" w:rsidRDefault="000F4764" w:rsidP="000F4764">
      <w:pPr>
        <w:tabs>
          <w:tab w:val="right" w:leader="underscore" w:pos="9638"/>
        </w:tabs>
        <w:jc w:val="both"/>
      </w:pPr>
      <w:r w:rsidRPr="001518EE">
        <w:t>perduoda</w:t>
      </w:r>
      <w:r w:rsidRPr="001518EE">
        <w:rPr>
          <w:b/>
        </w:rPr>
        <w:t xml:space="preserve">, </w:t>
      </w:r>
      <w:r w:rsidRPr="001518EE">
        <w:t>o</w:t>
      </w:r>
      <w:r w:rsidRPr="001518EE">
        <w:rPr>
          <w:b/>
        </w:rPr>
        <w:t xml:space="preserve"> </w:t>
      </w:r>
      <w:r w:rsidRPr="001518EE">
        <w:t xml:space="preserve">nuomininkas </w:t>
      </w:r>
      <w:r w:rsidRPr="001518EE">
        <w:tab/>
        <w:t xml:space="preserve"> </w:t>
      </w:r>
    </w:p>
    <w:p w14:paraId="02321459" w14:textId="77777777" w:rsidR="000F4764" w:rsidRPr="001518EE" w:rsidRDefault="000F4764" w:rsidP="000F4764">
      <w:pPr>
        <w:tabs>
          <w:tab w:val="center" w:pos="5400"/>
        </w:tabs>
        <w:jc w:val="center"/>
        <w:rPr>
          <w:sz w:val="16"/>
          <w:szCs w:val="16"/>
        </w:rPr>
      </w:pPr>
      <w:r w:rsidRPr="001518EE">
        <w:rPr>
          <w:szCs w:val="18"/>
        </w:rPr>
        <w:tab/>
      </w:r>
      <w:r w:rsidRPr="001518EE">
        <w:rPr>
          <w:sz w:val="16"/>
          <w:szCs w:val="16"/>
        </w:rPr>
        <w:t xml:space="preserve"> (nuomininko –</w:t>
      </w:r>
      <w:r w:rsidRPr="001518EE">
        <w:rPr>
          <w:b/>
          <w:sz w:val="16"/>
          <w:szCs w:val="16"/>
        </w:rPr>
        <w:t xml:space="preserve"> </w:t>
      </w:r>
      <w:r w:rsidRPr="001518EE">
        <w:rPr>
          <w:sz w:val="16"/>
          <w:szCs w:val="16"/>
        </w:rPr>
        <w:t xml:space="preserve">teisinė forma, pavadinimas, registracijos numeris ir adresas, jeigu nuomininkas yra juridinis asmuo, arba vardas, </w:t>
      </w:r>
    </w:p>
    <w:p w14:paraId="5643402B" w14:textId="77777777" w:rsidR="000F4764" w:rsidRPr="001518EE" w:rsidRDefault="000F4764" w:rsidP="000F4764">
      <w:pPr>
        <w:tabs>
          <w:tab w:val="center" w:pos="5400"/>
        </w:tabs>
        <w:jc w:val="center"/>
        <w:rPr>
          <w:sz w:val="16"/>
          <w:szCs w:val="16"/>
        </w:rPr>
      </w:pPr>
      <w:r w:rsidRPr="001518EE">
        <w:rPr>
          <w:sz w:val="16"/>
          <w:szCs w:val="16"/>
        </w:rPr>
        <w:t xml:space="preserve">pavardė,  gyvenamosios vietos adresas, jeigu nuomininkas yra fizinis asmuo) </w:t>
      </w:r>
      <w:r w:rsidRPr="001518EE">
        <w:rPr>
          <w:b/>
          <w:sz w:val="16"/>
          <w:szCs w:val="16"/>
        </w:rPr>
        <w:tab/>
      </w:r>
    </w:p>
    <w:p w14:paraId="6D01A769" w14:textId="77777777" w:rsidR="000F4764" w:rsidRPr="001518EE" w:rsidRDefault="000F4764" w:rsidP="000F4764">
      <w:pPr>
        <w:tabs>
          <w:tab w:val="right" w:leader="underscore" w:pos="9638"/>
        </w:tabs>
        <w:jc w:val="both"/>
      </w:pPr>
      <w:r w:rsidRPr="001518EE">
        <w:t>atstovaujamas</w:t>
      </w:r>
      <w:r w:rsidRPr="001518EE">
        <w:tab/>
        <w:t>,</w:t>
      </w:r>
    </w:p>
    <w:p w14:paraId="7380464D" w14:textId="77777777" w:rsidR="000F4764" w:rsidRPr="001518EE" w:rsidRDefault="000F4764" w:rsidP="000F4764">
      <w:pPr>
        <w:tabs>
          <w:tab w:val="right" w:leader="underscore" w:pos="9638"/>
        </w:tabs>
        <w:jc w:val="center"/>
        <w:rPr>
          <w:strike/>
          <w:sz w:val="16"/>
          <w:szCs w:val="16"/>
        </w:rPr>
      </w:pPr>
      <w:r w:rsidRPr="001518EE">
        <w:rPr>
          <w:sz w:val="16"/>
          <w:szCs w:val="16"/>
        </w:rPr>
        <w:t>(atstovo pareigos vardas, pavardė)</w:t>
      </w:r>
    </w:p>
    <w:p w14:paraId="1B15EC30" w14:textId="77777777" w:rsidR="000F4764" w:rsidRPr="001518EE" w:rsidRDefault="000F4764" w:rsidP="000F4764">
      <w:pPr>
        <w:tabs>
          <w:tab w:val="right" w:leader="underscore" w:pos="9638"/>
        </w:tabs>
        <w:jc w:val="both"/>
        <w:rPr>
          <w:b/>
          <w:szCs w:val="18"/>
        </w:rPr>
      </w:pPr>
      <w:r w:rsidRPr="001518EE">
        <w:rPr>
          <w:szCs w:val="18"/>
        </w:rPr>
        <w:t>veikiančio pagal</w:t>
      </w:r>
      <w:r w:rsidRPr="001518EE">
        <w:rPr>
          <w:b/>
          <w:szCs w:val="18"/>
        </w:rPr>
        <w:t xml:space="preserve"> ___________________________________________________________________</w:t>
      </w:r>
    </w:p>
    <w:p w14:paraId="3312BCCA" w14:textId="77777777" w:rsidR="000F4764" w:rsidRPr="001518EE" w:rsidRDefault="000F4764" w:rsidP="000F4764">
      <w:pPr>
        <w:tabs>
          <w:tab w:val="right" w:leader="underscore" w:pos="9638"/>
        </w:tabs>
        <w:jc w:val="both"/>
        <w:rPr>
          <w:sz w:val="16"/>
          <w:szCs w:val="16"/>
        </w:rPr>
      </w:pPr>
      <w:r w:rsidRPr="001518EE">
        <w:rPr>
          <w:szCs w:val="18"/>
        </w:rPr>
        <w:t xml:space="preserve">                               </w:t>
      </w:r>
      <w:r w:rsidRPr="001518EE">
        <w:rPr>
          <w:sz w:val="16"/>
          <w:szCs w:val="16"/>
        </w:rPr>
        <w:t>(atstovavimo pagrindas, dokumento data, numeris)</w:t>
      </w:r>
    </w:p>
    <w:p w14:paraId="70E15291" w14:textId="77777777" w:rsidR="000F4764" w:rsidRPr="001518EE" w:rsidRDefault="000F4764" w:rsidP="000F4764">
      <w:pPr>
        <w:tabs>
          <w:tab w:val="right" w:leader="underscore" w:pos="9638"/>
        </w:tabs>
        <w:jc w:val="both"/>
        <w:rPr>
          <w:sz w:val="16"/>
          <w:szCs w:val="16"/>
        </w:rPr>
      </w:pPr>
    </w:p>
    <w:p w14:paraId="0F2985EE" w14:textId="77777777" w:rsidR="000F4764" w:rsidRPr="001518EE" w:rsidRDefault="000F4764" w:rsidP="000F4764">
      <w:pPr>
        <w:jc w:val="both"/>
      </w:pPr>
      <w:r w:rsidRPr="001518EE">
        <w:t>remdamiesi ____ m. _________ __ d. sudaryta Savivaldybės ilgalaikio materialiojo turto nuomos sutartimi Nr. _____, perduoda</w:t>
      </w:r>
      <w:r w:rsidRPr="001518EE">
        <w:rPr>
          <w:b/>
        </w:rPr>
        <w:t xml:space="preserve"> </w:t>
      </w:r>
      <w:r w:rsidRPr="001518EE">
        <w:t>ir priima Savivaldybės materialųjį</w:t>
      </w:r>
      <w:r w:rsidRPr="001518EE">
        <w:rPr>
          <w:b/>
        </w:rPr>
        <w:t xml:space="preserve"> </w:t>
      </w:r>
      <w:r w:rsidRPr="001518EE">
        <w:t>turtą (</w:t>
      </w:r>
      <w:r w:rsidRPr="001518EE">
        <w:rPr>
          <w:sz w:val="16"/>
          <w:szCs w:val="16"/>
        </w:rPr>
        <w:t>perduodamo turto pavadinimas ir apibūdinimas: ilgalaikio materialiojo turto – inventorinis numeris, įsigijimo ir likutinės vertės, nekilnojamojo turto ir kito nekilnojamojo daikto – adresas, pavadinimas , unikalus numeris, statinio pažymėjimas plane,  bendras statinio plotas, tūris,  arba kiti statiniams būdingi geometriniai parametrai, išnuomojamo turto plotas ir indeksai, naudojimo paskirtis, turto įsigijimo kaina ir</w:t>
      </w:r>
      <w:r w:rsidRPr="001518EE">
        <w:rPr>
          <w:b/>
          <w:sz w:val="16"/>
          <w:szCs w:val="16"/>
        </w:rPr>
        <w:t xml:space="preserve"> </w:t>
      </w:r>
      <w:r w:rsidRPr="001518EE">
        <w:rPr>
          <w:sz w:val="16"/>
          <w:szCs w:val="16"/>
        </w:rPr>
        <w:t>likutinė vertė, trumpalaikio materialiojo turto įsigijo vertė ir kt.; būklė</w:t>
      </w:r>
      <w:r w:rsidRPr="001518EE">
        <w:t>).</w:t>
      </w:r>
    </w:p>
    <w:p w14:paraId="4703BBAD" w14:textId="77777777" w:rsidR="000F4764" w:rsidRPr="001518EE" w:rsidRDefault="000F4764" w:rsidP="000F4764">
      <w:pPr>
        <w:jc w:val="both"/>
        <w:rPr>
          <w:strike/>
        </w:rPr>
      </w:pPr>
    </w:p>
    <w:p w14:paraId="7543A8DF" w14:textId="77777777" w:rsidR="000F4764" w:rsidRPr="001518EE" w:rsidRDefault="000F4764" w:rsidP="00617285">
      <w:pPr>
        <w:ind w:firstLine="851"/>
        <w:jc w:val="both"/>
        <w:rPr>
          <w:b/>
          <w:bCs/>
          <w:strike/>
        </w:rPr>
      </w:pPr>
      <w:r w:rsidRPr="001518EE">
        <w:rPr>
          <w:b/>
          <w:bCs/>
        </w:rPr>
        <w:t>Aktas surašomas vienu dokumento egzemplioriumi ir pasirašomas Šalių atstovų elektroniniais parašais.</w:t>
      </w:r>
    </w:p>
    <w:p w14:paraId="3FB268B9" w14:textId="77777777" w:rsidR="000F4764" w:rsidRPr="001518EE" w:rsidRDefault="000F4764" w:rsidP="000F4764">
      <w:pPr>
        <w:ind w:firstLine="720"/>
        <w:jc w:val="both"/>
      </w:pPr>
      <w:r w:rsidRPr="001518EE">
        <w:t xml:space="preserve"> </w:t>
      </w:r>
    </w:p>
    <w:p w14:paraId="3A6868D5" w14:textId="77777777" w:rsidR="000F4764" w:rsidRPr="001518EE" w:rsidRDefault="000F4764" w:rsidP="000F4764">
      <w:pPr>
        <w:ind w:firstLine="720"/>
        <w:jc w:val="both"/>
      </w:pPr>
      <w:r w:rsidRPr="001518EE">
        <w:t xml:space="preserve">Perdavė </w:t>
      </w:r>
    </w:p>
    <w:p w14:paraId="528A953C" w14:textId="77777777" w:rsidR="000F4764" w:rsidRPr="001518EE" w:rsidRDefault="000F4764" w:rsidP="000F4764">
      <w:pPr>
        <w:tabs>
          <w:tab w:val="left" w:pos="6120"/>
          <w:tab w:val="left" w:pos="7440"/>
        </w:tabs>
        <w:ind w:firstLine="720"/>
        <w:jc w:val="both"/>
      </w:pPr>
      <w:r w:rsidRPr="001518EE">
        <w:t xml:space="preserve">____________________________ </w:t>
      </w:r>
      <w:r w:rsidRPr="001518EE">
        <w:tab/>
      </w:r>
      <w:r w:rsidRPr="001518EE">
        <w:rPr>
          <w:strike/>
        </w:rPr>
        <w:t>(Parašas)</w:t>
      </w:r>
      <w:r w:rsidRPr="001518EE">
        <w:t xml:space="preserve"> </w:t>
      </w:r>
      <w:r w:rsidRPr="001518EE">
        <w:tab/>
        <w:t xml:space="preserve">(Vardas ir pavardė) </w:t>
      </w:r>
    </w:p>
    <w:p w14:paraId="298C012E" w14:textId="77777777" w:rsidR="000F4764" w:rsidRPr="001518EE" w:rsidRDefault="000F4764" w:rsidP="000F4764">
      <w:pPr>
        <w:ind w:firstLine="720"/>
        <w:jc w:val="both"/>
      </w:pPr>
      <w:r w:rsidRPr="001518EE">
        <w:t xml:space="preserve">(nuomotojo atstovo pareigų pavadinimas) </w:t>
      </w:r>
    </w:p>
    <w:p w14:paraId="7B160824" w14:textId="77777777" w:rsidR="000F4764" w:rsidRPr="001518EE" w:rsidRDefault="000F4764" w:rsidP="000F4764">
      <w:pPr>
        <w:tabs>
          <w:tab w:val="left" w:pos="6120"/>
        </w:tabs>
        <w:ind w:firstLine="720"/>
        <w:jc w:val="both"/>
        <w:rPr>
          <w:strike/>
        </w:rPr>
      </w:pPr>
      <w:r w:rsidRPr="001518EE">
        <w:rPr>
          <w:strike/>
        </w:rPr>
        <w:t xml:space="preserve">A.V. </w:t>
      </w:r>
    </w:p>
    <w:p w14:paraId="17434365" w14:textId="77777777" w:rsidR="000F4764" w:rsidRPr="001518EE" w:rsidRDefault="000F4764" w:rsidP="000F4764">
      <w:pPr>
        <w:tabs>
          <w:tab w:val="left" w:pos="6120"/>
        </w:tabs>
        <w:ind w:firstLine="720"/>
        <w:jc w:val="both"/>
        <w:rPr>
          <w:strike/>
        </w:rPr>
      </w:pPr>
    </w:p>
    <w:p w14:paraId="0A7D25FA" w14:textId="77777777" w:rsidR="000F4764" w:rsidRPr="001518EE" w:rsidRDefault="000F4764" w:rsidP="000F4764">
      <w:pPr>
        <w:ind w:firstLine="720"/>
        <w:jc w:val="both"/>
      </w:pPr>
      <w:r w:rsidRPr="001518EE">
        <w:t xml:space="preserve">Priėmė </w:t>
      </w:r>
    </w:p>
    <w:p w14:paraId="7E26A8B4" w14:textId="77777777" w:rsidR="000F4764" w:rsidRPr="001518EE" w:rsidRDefault="000F4764" w:rsidP="000F4764">
      <w:pPr>
        <w:tabs>
          <w:tab w:val="left" w:pos="6120"/>
          <w:tab w:val="left" w:pos="7440"/>
        </w:tabs>
        <w:ind w:firstLine="720"/>
        <w:jc w:val="both"/>
      </w:pPr>
      <w:r w:rsidRPr="001518EE">
        <w:t xml:space="preserve">____________________________ </w:t>
      </w:r>
      <w:r w:rsidRPr="001518EE">
        <w:tab/>
      </w:r>
      <w:r w:rsidRPr="001518EE">
        <w:rPr>
          <w:strike/>
        </w:rPr>
        <w:t>(Parašas)</w:t>
      </w:r>
      <w:r w:rsidRPr="001518EE">
        <w:t xml:space="preserve"> </w:t>
      </w:r>
      <w:r w:rsidRPr="001518EE">
        <w:tab/>
        <w:t xml:space="preserve">(Vardas ir pavardė) </w:t>
      </w:r>
    </w:p>
    <w:p w14:paraId="2C230D22" w14:textId="77777777" w:rsidR="000F4764" w:rsidRPr="001518EE" w:rsidRDefault="000F4764" w:rsidP="000F4764">
      <w:pPr>
        <w:ind w:firstLine="720"/>
        <w:jc w:val="both"/>
      </w:pPr>
      <w:r w:rsidRPr="001518EE">
        <w:t xml:space="preserve">(nuomininko ar jo atstovo pareigų pavadinimas) </w:t>
      </w:r>
    </w:p>
    <w:p w14:paraId="57BBA20C" w14:textId="77777777" w:rsidR="000F4764" w:rsidRPr="001518EE" w:rsidRDefault="000F4764" w:rsidP="000F4764">
      <w:pPr>
        <w:ind w:firstLine="720"/>
        <w:jc w:val="both"/>
        <w:rPr>
          <w:strike/>
        </w:rPr>
      </w:pPr>
      <w:r w:rsidRPr="001518EE">
        <w:rPr>
          <w:strike/>
        </w:rPr>
        <w:t xml:space="preserve"> A.V.</w:t>
      </w:r>
    </w:p>
    <w:p w14:paraId="54449840" w14:textId="77777777" w:rsidR="000F4764" w:rsidRPr="001518EE" w:rsidRDefault="000F4764" w:rsidP="000F4764">
      <w:pPr>
        <w:spacing w:line="360" w:lineRule="auto"/>
        <w:jc w:val="center"/>
      </w:pPr>
      <w:r w:rsidRPr="001518EE">
        <w:t>_________________________________</w:t>
      </w:r>
    </w:p>
    <w:p w14:paraId="6691ACAF" w14:textId="77777777" w:rsidR="000F4764" w:rsidRPr="001518EE" w:rsidRDefault="000F4764" w:rsidP="000F4764">
      <w:pPr>
        <w:spacing w:line="360" w:lineRule="auto"/>
        <w:jc w:val="both"/>
      </w:pPr>
    </w:p>
    <w:p w14:paraId="7D9AA2D1" w14:textId="77777777" w:rsidR="000F4764" w:rsidRPr="001518EE" w:rsidRDefault="000F4764" w:rsidP="000F4764">
      <w:pPr>
        <w:ind w:left="5812"/>
        <w:jc w:val="both"/>
      </w:pPr>
      <w:r w:rsidRPr="001518EE">
        <w:lastRenderedPageBreak/>
        <w:t xml:space="preserve">Anykščių rajono savivaldybės </w:t>
      </w:r>
    </w:p>
    <w:p w14:paraId="306525AF" w14:textId="77777777" w:rsidR="000F4764" w:rsidRPr="001518EE" w:rsidRDefault="000F4764" w:rsidP="000F4764">
      <w:pPr>
        <w:ind w:left="5812"/>
        <w:jc w:val="both"/>
      </w:pPr>
      <w:r w:rsidRPr="001518EE">
        <w:t>ilgalaikio materialiojo turto viešojo</w:t>
      </w:r>
    </w:p>
    <w:p w14:paraId="33638ADC" w14:textId="77777777" w:rsidR="000F4764" w:rsidRPr="001518EE" w:rsidRDefault="000F4764" w:rsidP="000F4764">
      <w:pPr>
        <w:ind w:left="5812"/>
        <w:jc w:val="both"/>
      </w:pPr>
      <w:r w:rsidRPr="001518EE">
        <w:t>nuomos konkurso ir nuomos be konkurso</w:t>
      </w:r>
    </w:p>
    <w:p w14:paraId="0CD2DD10" w14:textId="77777777" w:rsidR="000F4764" w:rsidRPr="001518EE" w:rsidRDefault="000F4764" w:rsidP="000F4764">
      <w:pPr>
        <w:ind w:left="5812"/>
        <w:jc w:val="both"/>
      </w:pPr>
      <w:r w:rsidRPr="001518EE">
        <w:t>organizavimo ir vykdymo tvarkos aprašo</w:t>
      </w:r>
    </w:p>
    <w:p w14:paraId="107758B3" w14:textId="77777777" w:rsidR="000F4764" w:rsidRPr="001518EE" w:rsidRDefault="000F4764" w:rsidP="000F4764">
      <w:pPr>
        <w:ind w:left="5812"/>
        <w:jc w:val="both"/>
      </w:pPr>
      <w:r w:rsidRPr="001518EE">
        <w:t xml:space="preserve">3 priedas       </w:t>
      </w:r>
    </w:p>
    <w:p w14:paraId="4D92931C" w14:textId="77777777" w:rsidR="000F4764" w:rsidRPr="001518EE" w:rsidRDefault="000F4764" w:rsidP="000F4764">
      <w:pPr>
        <w:ind w:left="5812"/>
        <w:jc w:val="both"/>
      </w:pPr>
    </w:p>
    <w:p w14:paraId="0B2268F9" w14:textId="77777777" w:rsidR="000F4764" w:rsidRPr="001518EE" w:rsidRDefault="000F4764" w:rsidP="000F4764">
      <w:pPr>
        <w:spacing w:line="360" w:lineRule="auto"/>
        <w:jc w:val="center"/>
        <w:rPr>
          <w:b/>
        </w:rPr>
      </w:pPr>
      <w:r w:rsidRPr="001518EE">
        <w:rPr>
          <w:b/>
        </w:rPr>
        <w:t>(Savivaldybės ilgalaikio materialiojo turto trumpalaikės nuomos pavyzdinė sutarties forma)</w:t>
      </w:r>
    </w:p>
    <w:p w14:paraId="4221DD17" w14:textId="77777777" w:rsidR="000F4764" w:rsidRPr="001518EE" w:rsidRDefault="000F4764" w:rsidP="000F4764">
      <w:pPr>
        <w:spacing w:line="360" w:lineRule="auto"/>
        <w:jc w:val="center"/>
        <w:rPr>
          <w:b/>
        </w:rPr>
      </w:pPr>
    </w:p>
    <w:p w14:paraId="282BA3E2" w14:textId="77777777" w:rsidR="000F4764" w:rsidRPr="001518EE" w:rsidRDefault="000F4764" w:rsidP="000F4764">
      <w:pPr>
        <w:pStyle w:val="Antrat1"/>
        <w:rPr>
          <w:b/>
          <w:sz w:val="28"/>
          <w:szCs w:val="24"/>
        </w:rPr>
      </w:pPr>
      <w:r w:rsidRPr="001518EE">
        <w:rPr>
          <w:b/>
          <w:szCs w:val="24"/>
        </w:rPr>
        <w:t>SAVIVALDYBĖS ILGALAIKIO MATERIALIOJO TURTO TRUMPALAIKĖS NUOMOS</w:t>
      </w:r>
    </w:p>
    <w:p w14:paraId="2D3AD77D" w14:textId="77777777" w:rsidR="000F4764" w:rsidRPr="001518EE" w:rsidRDefault="000F4764" w:rsidP="000F4764">
      <w:pPr>
        <w:jc w:val="center"/>
        <w:rPr>
          <w:b/>
        </w:rPr>
      </w:pPr>
      <w:r w:rsidRPr="001518EE">
        <w:rPr>
          <w:b/>
          <w:bCs/>
        </w:rPr>
        <w:t>SUTARTIS</w:t>
      </w:r>
    </w:p>
    <w:p w14:paraId="4569ADB4" w14:textId="77777777" w:rsidR="000F4764" w:rsidRPr="001518EE" w:rsidRDefault="000F4764" w:rsidP="000F4764">
      <w:pPr>
        <w:jc w:val="center"/>
      </w:pPr>
    </w:p>
    <w:p w14:paraId="02399D53" w14:textId="77777777" w:rsidR="000F4764" w:rsidRPr="001518EE" w:rsidRDefault="000F4764" w:rsidP="000F4764">
      <w:pPr>
        <w:jc w:val="center"/>
      </w:pPr>
      <w:r w:rsidRPr="001518EE">
        <w:t>_____ m.________ ____ d. Nr. ___</w:t>
      </w:r>
    </w:p>
    <w:p w14:paraId="77551ED7" w14:textId="77777777" w:rsidR="000F4764" w:rsidRPr="001518EE" w:rsidRDefault="000F4764" w:rsidP="000F4764">
      <w:pPr>
        <w:jc w:val="center"/>
      </w:pPr>
      <w:r w:rsidRPr="001518EE">
        <w:t>________________________________</w:t>
      </w:r>
    </w:p>
    <w:p w14:paraId="178D05F6" w14:textId="77777777" w:rsidR="000F4764" w:rsidRPr="001518EE" w:rsidRDefault="000F4764" w:rsidP="000F4764">
      <w:pPr>
        <w:jc w:val="center"/>
        <w:rPr>
          <w:szCs w:val="18"/>
        </w:rPr>
      </w:pPr>
      <w:r w:rsidRPr="001518EE">
        <w:rPr>
          <w:szCs w:val="18"/>
        </w:rPr>
        <w:t>(sudarymo vieta)</w:t>
      </w:r>
    </w:p>
    <w:p w14:paraId="182A6F7C" w14:textId="77777777" w:rsidR="000F4764" w:rsidRPr="001518EE" w:rsidRDefault="000F4764" w:rsidP="000F4764">
      <w:pPr>
        <w:ind w:firstLine="720"/>
        <w:jc w:val="both"/>
        <w:rPr>
          <w:szCs w:val="18"/>
        </w:rPr>
      </w:pPr>
      <w:r w:rsidRPr="001518EE">
        <w:rPr>
          <w:szCs w:val="18"/>
        </w:rPr>
        <w:t xml:space="preserve"> </w:t>
      </w:r>
    </w:p>
    <w:p w14:paraId="2F03959B" w14:textId="77777777" w:rsidR="000F4764" w:rsidRPr="001518EE" w:rsidRDefault="000F4764" w:rsidP="000F4764">
      <w:pPr>
        <w:tabs>
          <w:tab w:val="right" w:leader="underscore" w:pos="9638"/>
        </w:tabs>
        <w:ind w:firstLine="720"/>
        <w:jc w:val="both"/>
      </w:pPr>
      <w:r w:rsidRPr="001518EE">
        <w:t xml:space="preserve">Nuomotojas </w:t>
      </w:r>
      <w:r w:rsidRPr="001518EE">
        <w:tab/>
        <w:t>,</w:t>
      </w:r>
    </w:p>
    <w:p w14:paraId="378F1F92" w14:textId="77777777" w:rsidR="000F4764" w:rsidRPr="001518EE" w:rsidRDefault="000F4764" w:rsidP="000F4764">
      <w:pPr>
        <w:tabs>
          <w:tab w:val="center" w:pos="5760"/>
        </w:tabs>
        <w:jc w:val="both"/>
        <w:rPr>
          <w:sz w:val="16"/>
          <w:szCs w:val="16"/>
        </w:rPr>
      </w:pPr>
      <w:r w:rsidRPr="001518EE">
        <w:rPr>
          <w:szCs w:val="18"/>
        </w:rPr>
        <w:tab/>
        <w:t xml:space="preserve"> </w:t>
      </w:r>
      <w:r w:rsidRPr="001518EE">
        <w:rPr>
          <w:sz w:val="16"/>
          <w:szCs w:val="16"/>
        </w:rPr>
        <w:t xml:space="preserve"> (turto valdytojo teisinė forma, pavadinimas, kodas ir registracijos adresas) </w:t>
      </w:r>
    </w:p>
    <w:p w14:paraId="08BAE9BA" w14:textId="77777777" w:rsidR="000F4764" w:rsidRPr="001518EE" w:rsidRDefault="000F4764" w:rsidP="000F4764">
      <w:pPr>
        <w:tabs>
          <w:tab w:val="right" w:leader="underscore" w:pos="9638"/>
        </w:tabs>
        <w:jc w:val="both"/>
      </w:pPr>
      <w:r w:rsidRPr="001518EE">
        <w:t>atstovaujamas (-a) ______</w:t>
      </w:r>
      <w:r w:rsidRPr="001518EE">
        <w:tab/>
        <w:t>,</w:t>
      </w:r>
    </w:p>
    <w:p w14:paraId="05A53534" w14:textId="77777777" w:rsidR="000F4764" w:rsidRPr="001518EE" w:rsidRDefault="000F4764" w:rsidP="000F4764">
      <w:pPr>
        <w:tabs>
          <w:tab w:val="right" w:leader="underscore" w:pos="9638"/>
        </w:tabs>
        <w:jc w:val="both"/>
      </w:pPr>
      <w:r w:rsidRPr="001518EE">
        <w:t xml:space="preserve">                                                                     </w:t>
      </w:r>
      <w:r w:rsidRPr="001518EE">
        <w:rPr>
          <w:sz w:val="16"/>
          <w:szCs w:val="16"/>
        </w:rPr>
        <w:t xml:space="preserve"> (pareigos, vardas, pavardė) </w:t>
      </w:r>
    </w:p>
    <w:p w14:paraId="2DF6BAF2" w14:textId="77777777" w:rsidR="000F4764" w:rsidRPr="001518EE" w:rsidRDefault="000F4764" w:rsidP="000F4764">
      <w:pPr>
        <w:tabs>
          <w:tab w:val="right" w:leader="underscore" w:pos="9638"/>
        </w:tabs>
        <w:jc w:val="both"/>
      </w:pPr>
      <w:r w:rsidRPr="001518EE">
        <w:t>veikiančio (-</w:t>
      </w:r>
      <w:proofErr w:type="spellStart"/>
      <w:r w:rsidRPr="001518EE">
        <w:t>ios</w:t>
      </w:r>
      <w:proofErr w:type="spellEnd"/>
      <w:r w:rsidRPr="001518EE">
        <w:t>)</w:t>
      </w:r>
      <w:r w:rsidRPr="001518EE">
        <w:rPr>
          <w:b/>
        </w:rPr>
        <w:t xml:space="preserve"> </w:t>
      </w:r>
      <w:r w:rsidRPr="001518EE">
        <w:t>pagal ___________________________________________________________,</w:t>
      </w:r>
    </w:p>
    <w:p w14:paraId="6D6EB273" w14:textId="77777777" w:rsidR="000F4764" w:rsidRPr="001518EE" w:rsidRDefault="000F4764" w:rsidP="000F4764">
      <w:pPr>
        <w:tabs>
          <w:tab w:val="center" w:pos="6360"/>
        </w:tabs>
        <w:jc w:val="both"/>
        <w:rPr>
          <w:sz w:val="16"/>
          <w:szCs w:val="16"/>
        </w:rPr>
      </w:pPr>
      <w:r w:rsidRPr="001518EE">
        <w:tab/>
      </w:r>
      <w:r w:rsidRPr="001518EE">
        <w:rPr>
          <w:sz w:val="16"/>
          <w:szCs w:val="16"/>
        </w:rPr>
        <w:t xml:space="preserve">(atstovavimo pagrindas, dokumento data ir numeris) </w:t>
      </w:r>
    </w:p>
    <w:p w14:paraId="4AC0CC21" w14:textId="77777777" w:rsidR="000F4764" w:rsidRPr="001518EE" w:rsidRDefault="000F4764" w:rsidP="000F4764">
      <w:pPr>
        <w:tabs>
          <w:tab w:val="right" w:leader="underscore" w:pos="9638"/>
        </w:tabs>
        <w:jc w:val="both"/>
      </w:pPr>
      <w:r w:rsidRPr="001518EE">
        <w:t xml:space="preserve">ir nuomininkas </w:t>
      </w:r>
      <w:r w:rsidRPr="001518EE">
        <w:tab/>
      </w:r>
    </w:p>
    <w:p w14:paraId="6163EC9F" w14:textId="77777777" w:rsidR="000F4764" w:rsidRPr="001518EE" w:rsidRDefault="000F4764" w:rsidP="000F4764">
      <w:pPr>
        <w:tabs>
          <w:tab w:val="center" w:pos="5520"/>
        </w:tabs>
        <w:jc w:val="center"/>
        <w:rPr>
          <w:sz w:val="16"/>
          <w:szCs w:val="16"/>
        </w:rPr>
      </w:pPr>
      <w:r w:rsidRPr="001518EE">
        <w:rPr>
          <w:sz w:val="16"/>
          <w:szCs w:val="16"/>
        </w:rPr>
        <w:t>(teisinė forma, pavadinimas, kodas ir registracijos adresas, jeigu nuomininkas yra juridinis asmuo arba vardas, pavardė,  gyvenamosios vietos</w:t>
      </w:r>
    </w:p>
    <w:p w14:paraId="51797969" w14:textId="77777777" w:rsidR="000F4764" w:rsidRPr="001518EE" w:rsidRDefault="000F4764" w:rsidP="000F4764">
      <w:pPr>
        <w:tabs>
          <w:tab w:val="center" w:pos="5520"/>
        </w:tabs>
        <w:jc w:val="center"/>
        <w:rPr>
          <w:strike/>
          <w:sz w:val="16"/>
          <w:szCs w:val="16"/>
        </w:rPr>
      </w:pPr>
      <w:r w:rsidRPr="001518EE">
        <w:rPr>
          <w:sz w:val="16"/>
          <w:szCs w:val="16"/>
        </w:rPr>
        <w:t xml:space="preserve"> adresas, jeigu nuomininkas yra fizinis asmuo)</w:t>
      </w:r>
    </w:p>
    <w:p w14:paraId="3C338F54" w14:textId="77777777" w:rsidR="000F4764" w:rsidRPr="001518EE" w:rsidRDefault="000F4764" w:rsidP="000F4764">
      <w:pPr>
        <w:pStyle w:val="Pagrindinistekstas"/>
        <w:ind w:firstLine="720"/>
        <w:rPr>
          <w:szCs w:val="18"/>
        </w:rPr>
      </w:pPr>
    </w:p>
    <w:p w14:paraId="210E6FB8" w14:textId="77777777" w:rsidR="000F4764" w:rsidRPr="001518EE" w:rsidRDefault="000F4764" w:rsidP="000F4764">
      <w:pPr>
        <w:pStyle w:val="Pagrindinistekstas"/>
        <w:tabs>
          <w:tab w:val="right" w:leader="underscore" w:pos="9638"/>
        </w:tabs>
      </w:pPr>
      <w:r w:rsidRPr="001518EE">
        <w:t>atstovaujamas (-a), _________________________________________________________________________________</w:t>
      </w:r>
    </w:p>
    <w:p w14:paraId="41E0B664" w14:textId="77777777" w:rsidR="000F4764" w:rsidRPr="001518EE" w:rsidRDefault="000F4764" w:rsidP="000F4764">
      <w:pPr>
        <w:pStyle w:val="Pagrindinistekstas"/>
        <w:tabs>
          <w:tab w:val="right" w:leader="underscore" w:pos="9638"/>
        </w:tabs>
        <w:jc w:val="center"/>
        <w:rPr>
          <w:sz w:val="16"/>
          <w:szCs w:val="16"/>
        </w:rPr>
      </w:pPr>
      <w:r w:rsidRPr="001518EE">
        <w:rPr>
          <w:sz w:val="16"/>
          <w:szCs w:val="16"/>
        </w:rPr>
        <w:t>(atstovo vardas, pavardė, pareigos)</w:t>
      </w:r>
    </w:p>
    <w:p w14:paraId="64C1FE48" w14:textId="77777777" w:rsidR="000F4764" w:rsidRPr="001518EE" w:rsidRDefault="000F4764" w:rsidP="000F4764">
      <w:pPr>
        <w:tabs>
          <w:tab w:val="center" w:pos="4800"/>
        </w:tabs>
        <w:jc w:val="both"/>
        <w:rPr>
          <w:b/>
          <w:szCs w:val="18"/>
        </w:rPr>
      </w:pPr>
      <w:r w:rsidRPr="001518EE">
        <w:rPr>
          <w:szCs w:val="18"/>
        </w:rPr>
        <w:t>veikiančio(-</w:t>
      </w:r>
      <w:proofErr w:type="spellStart"/>
      <w:r w:rsidRPr="001518EE">
        <w:rPr>
          <w:szCs w:val="18"/>
        </w:rPr>
        <w:t>ios</w:t>
      </w:r>
      <w:proofErr w:type="spellEnd"/>
      <w:r w:rsidRPr="001518EE">
        <w:rPr>
          <w:szCs w:val="18"/>
        </w:rPr>
        <w:t>) pagal</w:t>
      </w:r>
      <w:r w:rsidRPr="001518EE">
        <w:rPr>
          <w:b/>
          <w:szCs w:val="18"/>
        </w:rPr>
        <w:t xml:space="preserve"> ___________________________________________________________________</w:t>
      </w:r>
    </w:p>
    <w:p w14:paraId="0144F5D7" w14:textId="77777777" w:rsidR="000F4764" w:rsidRPr="001518EE" w:rsidRDefault="000F4764" w:rsidP="000F4764">
      <w:pPr>
        <w:tabs>
          <w:tab w:val="center" w:pos="4800"/>
        </w:tabs>
        <w:jc w:val="both"/>
        <w:rPr>
          <w:sz w:val="16"/>
          <w:szCs w:val="16"/>
        </w:rPr>
      </w:pPr>
      <w:r w:rsidRPr="001518EE">
        <w:rPr>
          <w:szCs w:val="18"/>
        </w:rPr>
        <w:t xml:space="preserve">                                                      </w:t>
      </w:r>
      <w:r w:rsidRPr="001518EE">
        <w:rPr>
          <w:sz w:val="16"/>
          <w:szCs w:val="16"/>
        </w:rPr>
        <w:t>(atstovavimo pagrindas, dokumento data ir numeris)</w:t>
      </w:r>
    </w:p>
    <w:p w14:paraId="4D97D8E0" w14:textId="77777777" w:rsidR="000F4764" w:rsidRPr="001518EE" w:rsidRDefault="000F4764" w:rsidP="000F4764">
      <w:pPr>
        <w:spacing w:line="360" w:lineRule="auto"/>
        <w:jc w:val="both"/>
      </w:pPr>
      <w:r w:rsidRPr="001518EE">
        <w:t>vadovaudamiesi nuomos be konkurso būdu rezultatais ar turto valdytojo _____ m. _______ d. įsakymu Nr. ____, sudaro šią Savivaldybės  ilgalaikio materialiojo turto trumpalaikės nuomos</w:t>
      </w:r>
      <w:r w:rsidRPr="001518EE">
        <w:rPr>
          <w:b/>
        </w:rPr>
        <w:t xml:space="preserve"> </w:t>
      </w:r>
      <w:r w:rsidRPr="001518EE">
        <w:t>sutartį (toliau – Sutartis). Toliau Sutartyje nuomotojas ir nuomininkas kiekvienas atskirai gali būti vadinami šalimi, o abu kartu – šalimis.</w:t>
      </w:r>
    </w:p>
    <w:p w14:paraId="5567E3D0" w14:textId="77777777" w:rsidR="000F4764" w:rsidRPr="001518EE" w:rsidRDefault="000F4764" w:rsidP="000F4764">
      <w:pPr>
        <w:jc w:val="center"/>
        <w:rPr>
          <w:b/>
        </w:rPr>
      </w:pPr>
      <w:r w:rsidRPr="001518EE">
        <w:rPr>
          <w:b/>
        </w:rPr>
        <w:t>I SKYRIUS</w:t>
      </w:r>
    </w:p>
    <w:p w14:paraId="0D9B9116" w14:textId="77777777" w:rsidR="000F4764" w:rsidRPr="001518EE" w:rsidRDefault="000F4764" w:rsidP="000F4764">
      <w:pPr>
        <w:pStyle w:val="Sraopastraipa"/>
        <w:ind w:left="0"/>
        <w:jc w:val="center"/>
        <w:rPr>
          <w:b/>
        </w:rPr>
      </w:pPr>
      <w:r w:rsidRPr="001518EE">
        <w:rPr>
          <w:b/>
        </w:rPr>
        <w:t>SUTARTIES DALYKAS</w:t>
      </w:r>
    </w:p>
    <w:p w14:paraId="2419A966" w14:textId="77777777" w:rsidR="000F4764" w:rsidRPr="001518EE" w:rsidRDefault="000F4764" w:rsidP="000F4764">
      <w:pPr>
        <w:ind w:firstLine="720"/>
        <w:jc w:val="both"/>
      </w:pPr>
      <w:r w:rsidRPr="001518EE">
        <w:t xml:space="preserve"> </w:t>
      </w:r>
    </w:p>
    <w:p w14:paraId="07846E92" w14:textId="77777777" w:rsidR="000F4764" w:rsidRPr="001518EE" w:rsidRDefault="000F4764" w:rsidP="000F4764">
      <w:pPr>
        <w:tabs>
          <w:tab w:val="right" w:leader="underscore" w:pos="9638"/>
        </w:tabs>
        <w:ind w:firstLine="720"/>
        <w:jc w:val="both"/>
      </w:pPr>
      <w:r w:rsidRPr="001518EE">
        <w:t xml:space="preserve">1.1. Nuomotojas įsipareigoja perduoti nuomininkui Savivaldybės materialųjį turtą (toliau – turtas) </w:t>
      </w:r>
    </w:p>
    <w:p w14:paraId="7E929992" w14:textId="77777777" w:rsidR="000F4764" w:rsidRPr="001518EE" w:rsidRDefault="000F4764" w:rsidP="000F4764">
      <w:pPr>
        <w:tabs>
          <w:tab w:val="right" w:leader="underscore" w:pos="9638"/>
        </w:tabs>
        <w:jc w:val="both"/>
      </w:pPr>
      <w:r w:rsidRPr="001518EE">
        <w:t>___________________________________________________________________________________</w:t>
      </w:r>
    </w:p>
    <w:p w14:paraId="591A81A1" w14:textId="77777777" w:rsidR="000F4764" w:rsidRPr="001518EE" w:rsidRDefault="000F4764" w:rsidP="000F4764">
      <w:pPr>
        <w:jc w:val="center"/>
        <w:rPr>
          <w:strike/>
          <w:sz w:val="16"/>
          <w:szCs w:val="16"/>
        </w:rPr>
      </w:pPr>
      <w:r w:rsidRPr="001518EE">
        <w:rPr>
          <w:sz w:val="16"/>
          <w:szCs w:val="16"/>
        </w:rPr>
        <w:t>(nuomojamo turto pavadinimas ir apibūdinimas: ilgalaikio materialiojo turto – inventorinis numeris, įsigijimo ir likutinės vertės, nekilnojamojo turto ir kito nekilnojamojo daikto – adresas, pavadinimas, unikalus numeris, statinio pažymėjimas plane, bendras statinio plotas, tūris, arba kiti statiniams būdingi geometriniai parametrai, išnuomojamo turto plotas ir indeksai, naudojimo paskirtis, turto įsigijimo kaina ir</w:t>
      </w:r>
      <w:r w:rsidRPr="001518EE">
        <w:rPr>
          <w:b/>
          <w:sz w:val="16"/>
          <w:szCs w:val="16"/>
        </w:rPr>
        <w:t xml:space="preserve"> </w:t>
      </w:r>
      <w:r w:rsidRPr="001518EE">
        <w:rPr>
          <w:sz w:val="16"/>
          <w:szCs w:val="16"/>
        </w:rPr>
        <w:t>likutinė vertė, trumpalaikio materialiojo turto įsigijo vertė ir kt.)</w:t>
      </w:r>
    </w:p>
    <w:p w14:paraId="68EBE69C" w14:textId="77777777" w:rsidR="000F4764" w:rsidRPr="001518EE" w:rsidRDefault="000F4764" w:rsidP="000F4764">
      <w:pPr>
        <w:tabs>
          <w:tab w:val="right" w:leader="underscore" w:pos="9638"/>
        </w:tabs>
        <w:spacing w:line="360" w:lineRule="auto"/>
        <w:jc w:val="both"/>
      </w:pPr>
      <w:r w:rsidRPr="001518EE">
        <w:t>naudoti ir laikinai valdyti už nuomos mokestį, o nuomininkas įsipareigoja priimti turtą ir už jį mokėti nuomos mokestį.</w:t>
      </w:r>
    </w:p>
    <w:p w14:paraId="3CFAE8CE" w14:textId="77777777" w:rsidR="000F4764" w:rsidRPr="001518EE" w:rsidRDefault="000F4764" w:rsidP="000F4764">
      <w:pPr>
        <w:tabs>
          <w:tab w:val="right" w:leader="underscore" w:pos="9638"/>
        </w:tabs>
        <w:ind w:firstLine="720"/>
        <w:rPr>
          <w:b/>
          <w:sz w:val="16"/>
          <w:szCs w:val="18"/>
        </w:rPr>
      </w:pPr>
    </w:p>
    <w:p w14:paraId="00C20387" w14:textId="77777777" w:rsidR="000F4764" w:rsidRPr="001518EE" w:rsidRDefault="000F4764" w:rsidP="000F4764">
      <w:pPr>
        <w:tabs>
          <w:tab w:val="right" w:leader="underscore" w:pos="9638"/>
        </w:tabs>
        <w:ind w:firstLine="720"/>
      </w:pPr>
      <w:r w:rsidRPr="001518EE">
        <w:lastRenderedPageBreak/>
        <w:t>1.2. Turtas skirtas ________________________________________________ veiklai vykdyti.</w:t>
      </w:r>
    </w:p>
    <w:p w14:paraId="2E0DF99B" w14:textId="77777777" w:rsidR="000F4764" w:rsidRPr="001518EE" w:rsidRDefault="000F4764" w:rsidP="000F4764">
      <w:pPr>
        <w:tabs>
          <w:tab w:val="right" w:leader="underscore" w:pos="9638"/>
        </w:tabs>
        <w:ind w:firstLine="720"/>
        <w:rPr>
          <w:sz w:val="16"/>
          <w:szCs w:val="16"/>
        </w:rPr>
      </w:pPr>
      <w:r w:rsidRPr="001518EE">
        <w:t xml:space="preserve">                                             </w:t>
      </w:r>
      <w:r w:rsidRPr="001518EE">
        <w:rPr>
          <w:sz w:val="16"/>
          <w:szCs w:val="16"/>
        </w:rPr>
        <w:t>(nurodyti turto naudojimo paskirtį)</w:t>
      </w:r>
    </w:p>
    <w:p w14:paraId="692D858D" w14:textId="77777777" w:rsidR="000F4764" w:rsidRPr="001518EE" w:rsidRDefault="000F4764" w:rsidP="000F4764">
      <w:pPr>
        <w:tabs>
          <w:tab w:val="right" w:leader="underscore" w:pos="9638"/>
        </w:tabs>
        <w:ind w:firstLine="720"/>
        <w:jc w:val="center"/>
        <w:rPr>
          <w:b/>
        </w:rPr>
      </w:pPr>
    </w:p>
    <w:p w14:paraId="12695A30" w14:textId="77777777" w:rsidR="000F4764" w:rsidRPr="001518EE" w:rsidRDefault="000F4764" w:rsidP="000F4764">
      <w:pPr>
        <w:tabs>
          <w:tab w:val="right" w:leader="underscore" w:pos="9638"/>
        </w:tabs>
        <w:ind w:firstLine="720"/>
        <w:jc w:val="center"/>
        <w:rPr>
          <w:b/>
        </w:rPr>
      </w:pPr>
      <w:r w:rsidRPr="001518EE">
        <w:rPr>
          <w:b/>
        </w:rPr>
        <w:t>II SKYRIUS</w:t>
      </w:r>
    </w:p>
    <w:p w14:paraId="6EB5AB11" w14:textId="77777777" w:rsidR="000F4764" w:rsidRPr="001518EE" w:rsidRDefault="000F4764" w:rsidP="000F4764">
      <w:pPr>
        <w:tabs>
          <w:tab w:val="right" w:leader="underscore" w:pos="9638"/>
        </w:tabs>
        <w:ind w:firstLine="720"/>
        <w:jc w:val="center"/>
        <w:rPr>
          <w:b/>
        </w:rPr>
      </w:pPr>
      <w:r w:rsidRPr="001518EE">
        <w:rPr>
          <w:b/>
        </w:rPr>
        <w:t>NUOMOS TERMINAS</w:t>
      </w:r>
    </w:p>
    <w:p w14:paraId="4A709DE4" w14:textId="77777777" w:rsidR="000F4764" w:rsidRPr="001518EE" w:rsidRDefault="000F4764" w:rsidP="000F4764">
      <w:pPr>
        <w:tabs>
          <w:tab w:val="right" w:leader="underscore" w:pos="9638"/>
        </w:tabs>
        <w:ind w:firstLine="720"/>
        <w:jc w:val="center"/>
        <w:rPr>
          <w:b/>
        </w:rPr>
      </w:pPr>
    </w:p>
    <w:p w14:paraId="5D661143" w14:textId="77777777" w:rsidR="000F4764" w:rsidRPr="001518EE" w:rsidRDefault="000F4764" w:rsidP="000F4764">
      <w:pPr>
        <w:tabs>
          <w:tab w:val="right" w:leader="underscore" w:pos="9638"/>
        </w:tabs>
        <w:spacing w:line="360" w:lineRule="auto"/>
        <w:ind w:firstLine="709"/>
        <w:jc w:val="both"/>
      </w:pPr>
      <w:r w:rsidRPr="001518EE">
        <w:t xml:space="preserve">2.1. Turto nuomos terminas nustatomas _____________________ d.  iki _________________ d.  </w:t>
      </w:r>
    </w:p>
    <w:p w14:paraId="2FB12496" w14:textId="77777777" w:rsidR="000F4764" w:rsidRPr="001518EE" w:rsidRDefault="000F4764" w:rsidP="000F4764">
      <w:pPr>
        <w:tabs>
          <w:tab w:val="right" w:leader="underscore" w:pos="9638"/>
        </w:tabs>
        <w:spacing w:line="360" w:lineRule="auto"/>
        <w:jc w:val="both"/>
      </w:pPr>
      <w:r w:rsidRPr="001518EE">
        <w:rPr>
          <w:sz w:val="16"/>
          <w:szCs w:val="16"/>
        </w:rPr>
        <w:t xml:space="preserve">                                                                                                  (skaičiais ir žodžiais)                                                         (skaičiais ir žodžiais)</w:t>
      </w:r>
    </w:p>
    <w:p w14:paraId="39D561E3" w14:textId="77777777" w:rsidR="000F4764" w:rsidRPr="001518EE" w:rsidRDefault="000F4764" w:rsidP="000F4764">
      <w:pPr>
        <w:tabs>
          <w:tab w:val="right" w:leader="underscore" w:pos="9638"/>
        </w:tabs>
        <w:spacing w:line="360" w:lineRule="auto"/>
        <w:jc w:val="both"/>
      </w:pPr>
      <w:r w:rsidRPr="001518EE">
        <w:t xml:space="preserve">nuo turto perdavimo-priėmimo akto pasirašymo dienos.                             </w:t>
      </w:r>
    </w:p>
    <w:p w14:paraId="4A1921AC" w14:textId="77777777" w:rsidR="000F4764" w:rsidRPr="001518EE" w:rsidRDefault="000F4764" w:rsidP="000F4764">
      <w:pPr>
        <w:tabs>
          <w:tab w:val="right" w:leader="underscore" w:pos="9638"/>
        </w:tabs>
        <w:spacing w:line="360" w:lineRule="auto"/>
        <w:ind w:firstLine="720"/>
        <w:jc w:val="center"/>
        <w:rPr>
          <w:b/>
        </w:rPr>
      </w:pPr>
      <w:r w:rsidRPr="001518EE">
        <w:rPr>
          <w:b/>
        </w:rPr>
        <w:t>III SKYRIUS</w:t>
      </w:r>
    </w:p>
    <w:p w14:paraId="412DA604" w14:textId="77777777" w:rsidR="000F4764" w:rsidRPr="001518EE" w:rsidRDefault="000F4764" w:rsidP="000F4764">
      <w:pPr>
        <w:tabs>
          <w:tab w:val="right" w:leader="underscore" w:pos="9638"/>
        </w:tabs>
        <w:ind w:firstLine="720"/>
        <w:jc w:val="center"/>
        <w:rPr>
          <w:b/>
        </w:rPr>
      </w:pPr>
      <w:r w:rsidRPr="001518EE">
        <w:rPr>
          <w:b/>
        </w:rPr>
        <w:t>NUOMOS MOKESTIS</w:t>
      </w:r>
    </w:p>
    <w:p w14:paraId="0F46BBD3" w14:textId="77777777" w:rsidR="000F4764" w:rsidRPr="001518EE" w:rsidRDefault="000F4764" w:rsidP="000F4764">
      <w:pPr>
        <w:tabs>
          <w:tab w:val="right" w:leader="underscore" w:pos="9638"/>
        </w:tabs>
        <w:ind w:firstLine="720"/>
        <w:jc w:val="center"/>
        <w:rPr>
          <w:b/>
        </w:rPr>
      </w:pPr>
    </w:p>
    <w:p w14:paraId="27A0555C" w14:textId="77777777" w:rsidR="000F4764" w:rsidRPr="001518EE" w:rsidRDefault="000F4764" w:rsidP="000F4764">
      <w:pPr>
        <w:tabs>
          <w:tab w:val="right" w:leader="underscore" w:pos="9638"/>
        </w:tabs>
        <w:ind w:firstLine="720"/>
        <w:jc w:val="both"/>
      </w:pPr>
      <w:r w:rsidRPr="001518EE">
        <w:t xml:space="preserve">3.1. Nuomininkas moka nuompinigius – </w:t>
      </w:r>
      <w:r w:rsidRPr="001518EE">
        <w:tab/>
      </w:r>
    </w:p>
    <w:p w14:paraId="4CF77DBE" w14:textId="77777777" w:rsidR="000F4764" w:rsidRPr="001518EE" w:rsidRDefault="000F4764" w:rsidP="000F4764">
      <w:pPr>
        <w:tabs>
          <w:tab w:val="center" w:pos="7680"/>
        </w:tabs>
        <w:ind w:firstLine="720"/>
        <w:jc w:val="both"/>
        <w:rPr>
          <w:sz w:val="16"/>
          <w:szCs w:val="16"/>
        </w:rPr>
      </w:pPr>
      <w:r w:rsidRPr="001518EE">
        <w:rPr>
          <w:szCs w:val="18"/>
        </w:rPr>
        <w:t xml:space="preserve">                 (</w:t>
      </w:r>
      <w:r w:rsidRPr="001518EE">
        <w:rPr>
          <w:sz w:val="16"/>
          <w:szCs w:val="16"/>
        </w:rPr>
        <w:t>įrašyti sumą skaičiais ir žodžiais, nurodant atskirai bendrą viso objekto nuomos kainą ir vieno kv. metro / kubo kainą)</w:t>
      </w:r>
    </w:p>
    <w:p w14:paraId="4D9FBB43" w14:textId="77777777" w:rsidR="000F4764" w:rsidRPr="001518EE" w:rsidRDefault="000F4764" w:rsidP="000F4764">
      <w:pPr>
        <w:ind w:firstLine="720"/>
        <w:jc w:val="both"/>
        <w:rPr>
          <w:szCs w:val="18"/>
        </w:rPr>
      </w:pPr>
    </w:p>
    <w:p w14:paraId="03DFDFFF" w14:textId="77777777" w:rsidR="000F4764" w:rsidRPr="001518EE" w:rsidRDefault="000F4764" w:rsidP="000F4764">
      <w:pPr>
        <w:tabs>
          <w:tab w:val="right" w:leader="underscore" w:pos="9638"/>
        </w:tabs>
        <w:spacing w:line="360" w:lineRule="auto"/>
        <w:jc w:val="both"/>
        <w:rPr>
          <w:szCs w:val="20"/>
        </w:rPr>
      </w:pPr>
      <w:r w:rsidRPr="001518EE">
        <w:rPr>
          <w:szCs w:val="20"/>
        </w:rPr>
        <w:tab/>
        <w:t xml:space="preserve"> </w:t>
      </w:r>
      <w:r w:rsidRPr="001518EE">
        <w:t xml:space="preserve">Eur. Tuo atveju, kai nuomininkas </w:t>
      </w:r>
    </w:p>
    <w:p w14:paraId="3EA0E745" w14:textId="77777777" w:rsidR="000F4764" w:rsidRPr="001518EE" w:rsidRDefault="000F4764" w:rsidP="000F4764">
      <w:pPr>
        <w:spacing w:line="360" w:lineRule="auto"/>
        <w:jc w:val="both"/>
      </w:pPr>
      <w:r w:rsidRPr="001518EE">
        <w:t xml:space="preserve">yra PVM mokėtojas, – su PVM </w:t>
      </w:r>
      <w:r w:rsidRPr="001518EE">
        <w:rPr>
          <w:sz w:val="20"/>
          <w:szCs w:val="20"/>
        </w:rPr>
        <w:t>(</w:t>
      </w:r>
      <w:r w:rsidRPr="001518EE">
        <w:rPr>
          <w:sz w:val="16"/>
          <w:szCs w:val="16"/>
        </w:rPr>
        <w:t>jeigu jis turi būti skaičiuojamas</w:t>
      </w:r>
      <w:r w:rsidRPr="001518EE">
        <w:rPr>
          <w:sz w:val="20"/>
          <w:szCs w:val="20"/>
        </w:rPr>
        <w:t>)</w:t>
      </w:r>
      <w:r w:rsidRPr="001518EE">
        <w:t xml:space="preserve"> ___________________ Eur.  </w:t>
      </w:r>
    </w:p>
    <w:p w14:paraId="3DD50D4B" w14:textId="77777777" w:rsidR="000F4764" w:rsidRPr="001518EE" w:rsidRDefault="000F4764" w:rsidP="000F4764">
      <w:pPr>
        <w:tabs>
          <w:tab w:val="right" w:leader="underscore" w:pos="9638"/>
        </w:tabs>
        <w:ind w:firstLine="720"/>
        <w:rPr>
          <w:sz w:val="16"/>
          <w:szCs w:val="16"/>
        </w:rPr>
      </w:pPr>
      <w:r w:rsidRPr="001518EE">
        <w:rPr>
          <w:sz w:val="16"/>
          <w:szCs w:val="16"/>
        </w:rPr>
        <w:t xml:space="preserve">                                                                                                                     (įrašyti sumą skaičiais ir žodžiais)</w:t>
      </w:r>
    </w:p>
    <w:p w14:paraId="316BDE2C" w14:textId="77777777" w:rsidR="000F4764" w:rsidRPr="001518EE" w:rsidRDefault="000F4764" w:rsidP="000F4764">
      <w:pPr>
        <w:tabs>
          <w:tab w:val="right" w:leader="underscore" w:pos="9638"/>
        </w:tabs>
        <w:ind w:firstLine="720"/>
        <w:rPr>
          <w:sz w:val="16"/>
          <w:szCs w:val="16"/>
        </w:rPr>
      </w:pPr>
    </w:p>
    <w:p w14:paraId="1237155B" w14:textId="77777777" w:rsidR="000F4764" w:rsidRPr="001518EE" w:rsidRDefault="000F4764" w:rsidP="000F4764">
      <w:pPr>
        <w:tabs>
          <w:tab w:val="right" w:leader="underscore" w:pos="9638"/>
        </w:tabs>
        <w:spacing w:line="360" w:lineRule="auto"/>
        <w:ind w:firstLine="720"/>
      </w:pPr>
      <w:r w:rsidRPr="001518EE">
        <w:t xml:space="preserve">3.2. Nuomininkas sumoka nuomotojui nuompinigius per 5 (penkias) darbo dienas nuo Sutarties pasirašymo dienos pagal nuomotojo pateiktą sąskaitą.  </w:t>
      </w:r>
    </w:p>
    <w:p w14:paraId="663AEF97" w14:textId="77777777" w:rsidR="000F4764" w:rsidRPr="001518EE" w:rsidRDefault="000F4764" w:rsidP="000F4764">
      <w:pPr>
        <w:tabs>
          <w:tab w:val="right" w:leader="underscore" w:pos="9638"/>
        </w:tabs>
        <w:spacing w:line="360" w:lineRule="auto"/>
        <w:ind w:firstLine="720"/>
        <w:jc w:val="both"/>
        <w:rPr>
          <w:szCs w:val="18"/>
        </w:rPr>
      </w:pPr>
      <w:r w:rsidRPr="001518EE">
        <w:rPr>
          <w:szCs w:val="18"/>
        </w:rPr>
        <w:t>3.3. Nuomininkas be nuompinigių, apmoka sąskaitas už šaltą ir karštą vandenį, elektros energiją, dujas, šilumos energiją ir kitas komunalines paslaugas (šiukšlių išvežimą, liftą, bendro naudojimo patalpų ir teritorijos valymą ir kitas paslaugas) (išbraukti netinkamą).</w:t>
      </w:r>
    </w:p>
    <w:p w14:paraId="7E066225" w14:textId="77777777" w:rsidR="000F4764" w:rsidRPr="001518EE" w:rsidRDefault="000F4764" w:rsidP="000F4764">
      <w:pPr>
        <w:spacing w:line="360" w:lineRule="auto"/>
        <w:ind w:firstLine="720"/>
        <w:jc w:val="both"/>
      </w:pPr>
      <w:r w:rsidRPr="001518EE">
        <w:t>3.4. Nuomininkas nuomotojo ir (arba) paslaugų teikėjų pateiktas sąskaitas už Sutarties 3.3 papunktyje nurodytas paslaugas sumoka per 5 (penkias) darbo dienas nuo sąskaitų gavimo arba pagal atskirą susitarimą.</w:t>
      </w:r>
    </w:p>
    <w:p w14:paraId="55F03407" w14:textId="77777777" w:rsidR="000F4764" w:rsidRPr="001518EE" w:rsidRDefault="000F4764" w:rsidP="000F4764">
      <w:pPr>
        <w:spacing w:line="360" w:lineRule="auto"/>
        <w:ind w:firstLine="720"/>
        <w:jc w:val="both"/>
      </w:pPr>
      <w:r w:rsidRPr="001518EE">
        <w:t>3.5. Nuompinigiai ir mokėjimai už Sutarties 3.3 papunktyje nurodytas paslaugas pradedami skaičiuoti nuo turto perdavimo-priėmimo akto pasirašymo dienos.</w:t>
      </w:r>
    </w:p>
    <w:p w14:paraId="7B08E3DB" w14:textId="77777777" w:rsidR="000F4764" w:rsidRPr="001518EE" w:rsidRDefault="000F4764" w:rsidP="000F4764">
      <w:pPr>
        <w:ind w:firstLine="720"/>
        <w:jc w:val="both"/>
      </w:pPr>
    </w:p>
    <w:p w14:paraId="1F1A374E" w14:textId="77777777" w:rsidR="000F4764" w:rsidRPr="001518EE" w:rsidRDefault="000F4764" w:rsidP="000F4764">
      <w:pPr>
        <w:ind w:firstLine="720"/>
        <w:jc w:val="center"/>
        <w:rPr>
          <w:b/>
        </w:rPr>
      </w:pPr>
      <w:r w:rsidRPr="001518EE">
        <w:rPr>
          <w:b/>
        </w:rPr>
        <w:t>IV SKYRIUS</w:t>
      </w:r>
    </w:p>
    <w:p w14:paraId="4BC870CB" w14:textId="77777777" w:rsidR="000F4764" w:rsidRPr="001518EE" w:rsidRDefault="000F4764" w:rsidP="000F4764">
      <w:pPr>
        <w:jc w:val="center"/>
        <w:rPr>
          <w:b/>
        </w:rPr>
      </w:pPr>
      <w:r w:rsidRPr="001518EE">
        <w:rPr>
          <w:b/>
        </w:rPr>
        <w:t>ŠALIŲ TEISĖS IR PAREIGOS</w:t>
      </w:r>
    </w:p>
    <w:p w14:paraId="639C0432" w14:textId="77777777" w:rsidR="000F4764" w:rsidRPr="001518EE" w:rsidRDefault="000F4764" w:rsidP="000F4764">
      <w:pPr>
        <w:ind w:firstLine="720"/>
        <w:jc w:val="both"/>
      </w:pPr>
      <w:r w:rsidRPr="001518EE">
        <w:t xml:space="preserve"> </w:t>
      </w:r>
    </w:p>
    <w:p w14:paraId="7359D3F1" w14:textId="77777777" w:rsidR="000F4764" w:rsidRPr="001518EE" w:rsidRDefault="000F4764" w:rsidP="000F4764">
      <w:pPr>
        <w:spacing w:line="360" w:lineRule="auto"/>
        <w:ind w:firstLine="720"/>
        <w:jc w:val="both"/>
      </w:pPr>
      <w:r w:rsidRPr="001518EE">
        <w:t xml:space="preserve">4.1. Nuomotojas įsipareigoja: </w:t>
      </w:r>
    </w:p>
    <w:p w14:paraId="5824C653" w14:textId="77777777" w:rsidR="000F4764" w:rsidRPr="001518EE" w:rsidRDefault="000F4764" w:rsidP="000F4764">
      <w:pPr>
        <w:spacing w:line="360" w:lineRule="auto"/>
        <w:ind w:firstLine="720"/>
        <w:jc w:val="both"/>
      </w:pPr>
      <w:r w:rsidRPr="001518EE">
        <w:t>4.1.1. per 1 (vieną) darbo dieną nuo Sutarties pasirašymo perduoti nuomininkui Sutarties</w:t>
      </w:r>
      <w:r w:rsidRPr="001518EE">
        <w:rPr>
          <w:b/>
        </w:rPr>
        <w:t xml:space="preserve"> </w:t>
      </w:r>
      <w:r w:rsidRPr="001518EE">
        <w:t>1.1 papunktyje nurodytą</w:t>
      </w:r>
      <w:r w:rsidRPr="001518EE">
        <w:rPr>
          <w:b/>
        </w:rPr>
        <w:t xml:space="preserve"> </w:t>
      </w:r>
      <w:r w:rsidRPr="001518EE">
        <w:t xml:space="preserve">turtą pagal perdavimo-priėmimo aktą, kuris yra šios Sutarties priedas; </w:t>
      </w:r>
    </w:p>
    <w:p w14:paraId="15D94F12" w14:textId="77777777" w:rsidR="000F4764" w:rsidRPr="001518EE" w:rsidRDefault="000F4764" w:rsidP="000F4764">
      <w:pPr>
        <w:spacing w:line="360" w:lineRule="auto"/>
        <w:ind w:firstLine="720"/>
        <w:jc w:val="both"/>
      </w:pPr>
      <w:r w:rsidRPr="001518EE">
        <w:t>4.1.2. pasibaigus Sutarties galiojimo terminui arba Sutartį nutraukus prieš terminą, priimti iš nuomininko turtą.</w:t>
      </w:r>
    </w:p>
    <w:p w14:paraId="4CBB351D" w14:textId="77777777" w:rsidR="000F4764" w:rsidRPr="001518EE" w:rsidRDefault="000F4764" w:rsidP="000F4764">
      <w:pPr>
        <w:spacing w:line="360" w:lineRule="auto"/>
        <w:ind w:firstLine="720"/>
        <w:jc w:val="both"/>
        <w:rPr>
          <w:strike/>
        </w:rPr>
      </w:pPr>
      <w:r w:rsidRPr="001518EE">
        <w:t xml:space="preserve">4.2. Nuomotojas turi teisę Sutarties galiojo laikotarpiu tikrinti išnuomotą turtą, taip pat turi kitų teisių ir pareigų, nustatytų Sutartyje ir teisės aktuose. </w:t>
      </w:r>
    </w:p>
    <w:p w14:paraId="44F16FA1" w14:textId="77777777" w:rsidR="000F4764" w:rsidRPr="001518EE" w:rsidRDefault="000F4764" w:rsidP="000F4764">
      <w:pPr>
        <w:spacing w:line="360" w:lineRule="auto"/>
        <w:ind w:firstLine="720"/>
        <w:jc w:val="both"/>
      </w:pPr>
      <w:r w:rsidRPr="001518EE">
        <w:lastRenderedPageBreak/>
        <w:t xml:space="preserve">4.3. Nuomininkas įsipareigoja: </w:t>
      </w:r>
    </w:p>
    <w:p w14:paraId="7D544202" w14:textId="77777777" w:rsidR="000F4764" w:rsidRPr="001518EE" w:rsidRDefault="000F4764" w:rsidP="000F4764">
      <w:pPr>
        <w:spacing w:line="360" w:lineRule="auto"/>
        <w:ind w:firstLine="720"/>
        <w:jc w:val="both"/>
      </w:pPr>
      <w:r w:rsidRPr="001518EE">
        <w:t xml:space="preserve">4.3.1. per 1 (vieną) darbo dieną nuo Sutarties pasirašymo priimti Sutarties 1.1 papunktyje nurodytą turtą pagal turto perdavimo-priėmimo aktą; </w:t>
      </w:r>
    </w:p>
    <w:p w14:paraId="247554B8" w14:textId="77777777" w:rsidR="000F4764" w:rsidRPr="001518EE" w:rsidRDefault="000F4764" w:rsidP="000F4764">
      <w:pPr>
        <w:spacing w:line="360" w:lineRule="auto"/>
        <w:ind w:firstLine="720"/>
        <w:jc w:val="both"/>
      </w:pPr>
      <w:r w:rsidRPr="001518EE">
        <w:t>4.3.2. laiku sumokėti pagal Sutartį priklausančias įmokas ir nuomos mokestį;</w:t>
      </w:r>
    </w:p>
    <w:p w14:paraId="443FD269" w14:textId="77777777" w:rsidR="000F4764" w:rsidRPr="001518EE" w:rsidRDefault="000F4764" w:rsidP="000F4764">
      <w:pPr>
        <w:spacing w:line="360" w:lineRule="auto"/>
        <w:ind w:firstLine="720"/>
        <w:jc w:val="both"/>
      </w:pPr>
      <w:r w:rsidRPr="001518EE">
        <w:t>4.3.3. naudoti turtą pagal paskirtį, nurodytą Sutarties 1.2 papunktyje, vadovautis nustatytais</w:t>
      </w:r>
      <w:r w:rsidRPr="001518EE">
        <w:rPr>
          <w:b/>
        </w:rPr>
        <w:t xml:space="preserve"> </w:t>
      </w:r>
      <w:r w:rsidRPr="001518EE">
        <w:t>šios</w:t>
      </w:r>
      <w:r w:rsidRPr="001518EE">
        <w:rPr>
          <w:b/>
        </w:rPr>
        <w:t xml:space="preserve"> </w:t>
      </w:r>
      <w:r w:rsidRPr="001518EE">
        <w:t>paskirties turto priežiūros, priešgaisrinės saugos ir sanitariniais reikalavimais, užtikrinti jo gerą būklę</w:t>
      </w:r>
      <w:r w:rsidRPr="001518EE">
        <w:rPr>
          <w:b/>
        </w:rPr>
        <w:t xml:space="preserve"> </w:t>
      </w:r>
      <w:r w:rsidRPr="001518EE">
        <w:t xml:space="preserve">(atsižvelgdamas į normalų nusidėvėjimą), saugoti turtą nuo sugadinimo, dingimo; </w:t>
      </w:r>
    </w:p>
    <w:p w14:paraId="5F77EF7E" w14:textId="77777777" w:rsidR="000F4764" w:rsidRPr="001518EE" w:rsidRDefault="000F4764" w:rsidP="000F4764">
      <w:pPr>
        <w:spacing w:line="360" w:lineRule="auto"/>
        <w:ind w:firstLine="720"/>
        <w:jc w:val="both"/>
      </w:pPr>
      <w:r w:rsidRPr="001518EE">
        <w:t>4.3.4. sudaryti nuomotojui sąlygas tikrinti nuomojamo turto būklę;</w:t>
      </w:r>
    </w:p>
    <w:p w14:paraId="172B9D73" w14:textId="77777777" w:rsidR="000F4764" w:rsidRPr="001518EE" w:rsidRDefault="000F4764" w:rsidP="000F4764">
      <w:pPr>
        <w:spacing w:line="360" w:lineRule="auto"/>
        <w:ind w:firstLine="720"/>
        <w:jc w:val="both"/>
        <w:rPr>
          <w:b/>
        </w:rPr>
      </w:pPr>
      <w:r w:rsidRPr="001518EE">
        <w:t>4.3.5. pasibaigus Sutarties galiojimo terminui, perduoti turtą per 1 (vieną) darbo dieną pagal turto perdavimo-priėmimo aktą tvarkingą, tokios pat būklės, kokios jis perduotas nuomininkui, atsižvelgdamas į fizinį turto nusidėvėjimą.</w:t>
      </w:r>
    </w:p>
    <w:p w14:paraId="7F441519" w14:textId="77777777" w:rsidR="000F4764" w:rsidRPr="001518EE" w:rsidRDefault="000F4764" w:rsidP="000F4764">
      <w:pPr>
        <w:spacing w:line="360" w:lineRule="auto"/>
        <w:ind w:firstLine="720"/>
        <w:jc w:val="both"/>
      </w:pPr>
      <w:r w:rsidRPr="001518EE">
        <w:t>4.4. Nuomininkas turi ir kitų teisių ir pareigų, numatytų Sutartyje ir teisės aktuose.</w:t>
      </w:r>
    </w:p>
    <w:p w14:paraId="71EA557E" w14:textId="77777777" w:rsidR="000F4764" w:rsidRPr="001518EE" w:rsidRDefault="000F4764" w:rsidP="000F4764">
      <w:pPr>
        <w:spacing w:line="360" w:lineRule="auto"/>
        <w:ind w:firstLine="720"/>
        <w:jc w:val="both"/>
      </w:pPr>
      <w:r w:rsidRPr="001518EE">
        <w:t xml:space="preserve">4.5. Nuomininkas neturi teisės subnuomoti turto (ar jo dalies) ar suteikti tretiesiems asmenims kokių nors kitų teisių naudotis turtu (ar jo dalimi), perleisti savo teisių ar pareigų, atsiradusių iš šios  Sutarties, ar kitaip suvaržyti Sutartyje nustatytų turto nuomos teisių. </w:t>
      </w:r>
    </w:p>
    <w:p w14:paraId="142FC40E" w14:textId="77777777" w:rsidR="00617285" w:rsidRPr="001518EE" w:rsidRDefault="00617285" w:rsidP="000F4764">
      <w:pPr>
        <w:spacing w:line="360" w:lineRule="auto"/>
        <w:ind w:firstLine="720"/>
        <w:jc w:val="both"/>
      </w:pPr>
    </w:p>
    <w:p w14:paraId="45DEB4E4" w14:textId="77777777" w:rsidR="000F4764" w:rsidRPr="001518EE" w:rsidRDefault="000F4764" w:rsidP="000F4764">
      <w:pPr>
        <w:spacing w:line="360" w:lineRule="auto"/>
        <w:ind w:firstLine="720"/>
        <w:jc w:val="center"/>
        <w:rPr>
          <w:b/>
        </w:rPr>
      </w:pPr>
      <w:r w:rsidRPr="001518EE">
        <w:rPr>
          <w:b/>
        </w:rPr>
        <w:t>V SKYRIUS</w:t>
      </w:r>
    </w:p>
    <w:p w14:paraId="0BCE5AE2" w14:textId="77777777" w:rsidR="000F4764" w:rsidRPr="001518EE" w:rsidRDefault="000F4764" w:rsidP="000F4764">
      <w:pPr>
        <w:spacing w:line="360" w:lineRule="auto"/>
        <w:ind w:firstLine="720"/>
        <w:jc w:val="center"/>
        <w:rPr>
          <w:b/>
        </w:rPr>
      </w:pPr>
      <w:r w:rsidRPr="001518EE">
        <w:rPr>
          <w:b/>
        </w:rPr>
        <w:t>ŠALIŲ ATSAKOMYBĖ</w:t>
      </w:r>
    </w:p>
    <w:p w14:paraId="06815198" w14:textId="77777777" w:rsidR="000F4764" w:rsidRPr="001518EE" w:rsidRDefault="000F4764" w:rsidP="000F4764">
      <w:pPr>
        <w:ind w:firstLine="720"/>
        <w:jc w:val="both"/>
      </w:pPr>
      <w:r w:rsidRPr="001518EE">
        <w:t xml:space="preserve"> </w:t>
      </w:r>
    </w:p>
    <w:p w14:paraId="2A23DE41" w14:textId="77777777" w:rsidR="000F4764" w:rsidRPr="001518EE" w:rsidRDefault="000F4764" w:rsidP="000F4764">
      <w:pPr>
        <w:spacing w:line="360" w:lineRule="auto"/>
        <w:ind w:firstLine="720"/>
        <w:jc w:val="both"/>
      </w:pPr>
      <w:r w:rsidRPr="001518EE">
        <w:t>5.1. Tuo atveju, jeigu nuomininkas turtą grąžina pavėluotai, nuomotojo reikalavimu, nuomininkas privalo sumokėti nuomos mokestį už visą laiką, kurį buvo pavėluota grąžinti turtą bei atlyginti dėl to susidariusius nuostolius.</w:t>
      </w:r>
    </w:p>
    <w:p w14:paraId="3D1239A2" w14:textId="77777777" w:rsidR="000F4764" w:rsidRPr="001518EE" w:rsidRDefault="000F4764" w:rsidP="000F4764">
      <w:pPr>
        <w:spacing w:line="360" w:lineRule="auto"/>
        <w:ind w:firstLine="720"/>
        <w:jc w:val="both"/>
      </w:pPr>
      <w:r w:rsidRPr="001518EE">
        <w:t>5.2</w:t>
      </w:r>
      <w:r w:rsidRPr="001518EE">
        <w:rPr>
          <w:b/>
        </w:rPr>
        <w:t>.</w:t>
      </w:r>
      <w:r w:rsidRPr="001518EE">
        <w:t xml:space="preserve"> Už turto pabloginimą nuomininkas atsako Lietuvos Respublikos civilinio kodekso 6.500</w:t>
      </w:r>
      <w:r w:rsidRPr="001518EE">
        <w:rPr>
          <w:b/>
        </w:rPr>
        <w:t xml:space="preserve"> </w:t>
      </w:r>
      <w:r w:rsidRPr="001518EE">
        <w:t>straipsnyje nustatyta tvarka.</w:t>
      </w:r>
    </w:p>
    <w:p w14:paraId="7F39C368" w14:textId="77777777" w:rsidR="000F4764" w:rsidRPr="001518EE" w:rsidRDefault="000F4764" w:rsidP="000F4764">
      <w:pPr>
        <w:spacing w:line="360" w:lineRule="auto"/>
        <w:ind w:firstLine="720"/>
        <w:jc w:val="both"/>
      </w:pPr>
      <w:r w:rsidRPr="001518EE">
        <w:t>5.3. Nuomininkas, per Sutartyje nustatytus terminus nesumokėjęs nuompinigių, privalo mokėti nuomotojui 0,05 procento dydžio delspinigius nuo visos sumokėtos sumos už kiekvieną pavėluotą dieną.</w:t>
      </w:r>
    </w:p>
    <w:p w14:paraId="660A5887" w14:textId="77777777" w:rsidR="000F4764" w:rsidRPr="001518EE" w:rsidRDefault="000F4764" w:rsidP="000F4764">
      <w:pPr>
        <w:spacing w:line="360" w:lineRule="auto"/>
        <w:ind w:firstLine="720"/>
        <w:jc w:val="center"/>
        <w:rPr>
          <w:b/>
        </w:rPr>
      </w:pPr>
      <w:r w:rsidRPr="001518EE">
        <w:rPr>
          <w:b/>
        </w:rPr>
        <w:t>VI SKYRIUS</w:t>
      </w:r>
    </w:p>
    <w:p w14:paraId="35F314AD" w14:textId="77777777" w:rsidR="000F4764" w:rsidRPr="001518EE" w:rsidRDefault="000F4764" w:rsidP="000F4764">
      <w:pPr>
        <w:pStyle w:val="Antrat1"/>
        <w:rPr>
          <w:b/>
          <w:szCs w:val="24"/>
        </w:rPr>
      </w:pPr>
      <w:r w:rsidRPr="001518EE">
        <w:rPr>
          <w:b/>
          <w:szCs w:val="24"/>
        </w:rPr>
        <w:t>SUTARTIES GALIOJIMAS, PAKEITIMAS IR PASIBAIGIMAS</w:t>
      </w:r>
    </w:p>
    <w:p w14:paraId="496CFE53" w14:textId="77777777" w:rsidR="000F4764" w:rsidRPr="001518EE" w:rsidRDefault="000F4764" w:rsidP="000F4764">
      <w:pPr>
        <w:rPr>
          <w:b/>
        </w:rPr>
      </w:pPr>
    </w:p>
    <w:p w14:paraId="756588F2" w14:textId="77777777" w:rsidR="000F4764" w:rsidRPr="001518EE" w:rsidRDefault="000F4764" w:rsidP="000F4764">
      <w:pPr>
        <w:spacing w:line="360" w:lineRule="auto"/>
        <w:ind w:firstLine="709"/>
        <w:jc w:val="both"/>
      </w:pPr>
      <w:r w:rsidRPr="001518EE">
        <w:t>6.1. Ši Sutartis įsigalioja jos pasirašymo dieną ir pasibaigia suėjus nuomos terminui. Sutarties pabaiga šios sutarties šalių neatleidžia nuo pareigos tinkamai įvykdyti įsipareigojimus, kylančius iš šios Sutarties.</w:t>
      </w:r>
    </w:p>
    <w:p w14:paraId="5343A11A" w14:textId="77777777" w:rsidR="000F4764" w:rsidRPr="001518EE" w:rsidRDefault="000F4764" w:rsidP="000F4764">
      <w:pPr>
        <w:spacing w:line="360" w:lineRule="auto"/>
        <w:ind w:firstLine="709"/>
        <w:jc w:val="both"/>
      </w:pPr>
      <w:r w:rsidRPr="001518EE">
        <w:t xml:space="preserve">6.2. Visi Sutarties pakeitimai, papildymai ir priedai galioja, jeigu jie sudaryti raštu ir pasirašyti Sutarties šalių. </w:t>
      </w:r>
    </w:p>
    <w:p w14:paraId="64883F94" w14:textId="77777777" w:rsidR="000F4764" w:rsidRPr="001518EE" w:rsidRDefault="000F4764" w:rsidP="000F4764">
      <w:pPr>
        <w:spacing w:line="360" w:lineRule="auto"/>
        <w:ind w:firstLine="709"/>
        <w:jc w:val="both"/>
      </w:pPr>
      <w:r w:rsidRPr="001518EE">
        <w:lastRenderedPageBreak/>
        <w:t xml:space="preserve">6.3. Ši Sutartis gali būti nutraukiama prieš terminą vienašališkai nuomotojo iniciatyva, jei nuomininkas naudoja turtą ne tai paskirčiai, dėl kurios jis buvo išnuomotas, perleidžia išnuomotą turtą ar savo teises, ar pareigas, atsiradusias iš Sutarties, trečiajam asmeniui, ar kitaip suvaržo Sutartyje nustatytas turto nuomos teises, arba tyčia ar dėl neatsargumo blogina turto būklę. </w:t>
      </w:r>
    </w:p>
    <w:p w14:paraId="59FC0880" w14:textId="77777777" w:rsidR="000F4764" w:rsidRPr="001518EE" w:rsidRDefault="000F4764" w:rsidP="000F4764">
      <w:pPr>
        <w:spacing w:line="360" w:lineRule="auto"/>
        <w:ind w:firstLine="720"/>
        <w:jc w:val="both"/>
      </w:pPr>
      <w:r w:rsidRPr="001518EE">
        <w:t>6.4. Vienašališko Sutarties nutraukimo atveju, viena šalis kitą šalį įspėja apie Sutarties nutraukimą prieš 5 (penkias) darbo dienas. Vienašališkai Sutartis laikoma nutraukta pasibaigus įspėjimo terminui. Vienašališko sutarties nutraukimo atvejis ir Sutarties 2.1 papunktyje nustatyto termino pasibaigimas yra juridiniai faktai, nutraukiantys Sutartį.</w:t>
      </w:r>
    </w:p>
    <w:p w14:paraId="7ADCE788" w14:textId="77777777" w:rsidR="00617285" w:rsidRPr="001518EE" w:rsidRDefault="00617285" w:rsidP="000F4764">
      <w:pPr>
        <w:spacing w:line="360" w:lineRule="auto"/>
        <w:ind w:firstLine="720"/>
        <w:jc w:val="both"/>
      </w:pPr>
    </w:p>
    <w:p w14:paraId="34DEFA61" w14:textId="77777777" w:rsidR="000F4764" w:rsidRPr="001518EE" w:rsidRDefault="000F4764" w:rsidP="000F4764">
      <w:pPr>
        <w:spacing w:line="360" w:lineRule="auto"/>
        <w:ind w:firstLine="720"/>
        <w:jc w:val="center"/>
        <w:rPr>
          <w:b/>
        </w:rPr>
      </w:pPr>
      <w:r w:rsidRPr="001518EE">
        <w:rPr>
          <w:b/>
        </w:rPr>
        <w:t>VII SKYRIUS</w:t>
      </w:r>
    </w:p>
    <w:p w14:paraId="693839F2" w14:textId="77777777" w:rsidR="000F4764" w:rsidRPr="001518EE" w:rsidRDefault="000F4764" w:rsidP="000F4764">
      <w:pPr>
        <w:ind w:firstLine="720"/>
        <w:jc w:val="center"/>
        <w:rPr>
          <w:b/>
        </w:rPr>
      </w:pPr>
      <w:r w:rsidRPr="001518EE">
        <w:rPr>
          <w:b/>
        </w:rPr>
        <w:t>NENUGALIMOS JĖGOS (Force majeure) APLINKYBĖS</w:t>
      </w:r>
    </w:p>
    <w:p w14:paraId="2D13E988" w14:textId="77777777" w:rsidR="000F4764" w:rsidRPr="001518EE" w:rsidRDefault="000F4764" w:rsidP="000F4764">
      <w:pPr>
        <w:ind w:firstLine="720"/>
        <w:jc w:val="both"/>
        <w:rPr>
          <w:b/>
        </w:rPr>
      </w:pPr>
    </w:p>
    <w:p w14:paraId="6FF2E078" w14:textId="77777777" w:rsidR="000F4764" w:rsidRPr="001518EE" w:rsidRDefault="000F4764" w:rsidP="000F4764">
      <w:pPr>
        <w:spacing w:line="360" w:lineRule="auto"/>
        <w:ind w:firstLine="720"/>
        <w:jc w:val="both"/>
      </w:pPr>
      <w:r w:rsidRPr="001518EE">
        <w:t xml:space="preserve">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w:t>
      </w:r>
      <w:r w:rsidRPr="001518EE">
        <w:rPr>
          <w:strike/>
        </w:rPr>
        <w:t>teisių</w:t>
      </w:r>
      <w:r w:rsidRPr="001518EE">
        <w:t xml:space="preserve"> </w:t>
      </w:r>
      <w:r w:rsidRPr="001518EE">
        <w:rPr>
          <w:b/>
          <w:bCs/>
        </w:rPr>
        <w:t>taisyklių</w:t>
      </w:r>
      <w:r w:rsidRPr="001518EE">
        <w:t xml:space="preserve"> patvirtinimo“.</w:t>
      </w:r>
    </w:p>
    <w:p w14:paraId="539A422B" w14:textId="77777777" w:rsidR="000F4764" w:rsidRPr="001518EE" w:rsidRDefault="000F4764" w:rsidP="000F4764">
      <w:pPr>
        <w:spacing w:line="360" w:lineRule="auto"/>
        <w:ind w:firstLine="720"/>
        <w:jc w:val="both"/>
      </w:pPr>
      <w:r w:rsidRPr="001518EE">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14:paraId="533EFC0E" w14:textId="77777777" w:rsidR="00617285" w:rsidRPr="001518EE" w:rsidRDefault="00617285" w:rsidP="000F4764">
      <w:pPr>
        <w:spacing w:line="360" w:lineRule="auto"/>
        <w:ind w:firstLine="720"/>
        <w:jc w:val="both"/>
        <w:rPr>
          <w:b/>
        </w:rPr>
      </w:pPr>
    </w:p>
    <w:p w14:paraId="5FE95F15" w14:textId="77777777" w:rsidR="000F4764" w:rsidRPr="001518EE" w:rsidRDefault="000F4764" w:rsidP="000F4764">
      <w:pPr>
        <w:ind w:firstLine="720"/>
        <w:jc w:val="center"/>
        <w:rPr>
          <w:b/>
        </w:rPr>
      </w:pPr>
    </w:p>
    <w:p w14:paraId="16F1A550" w14:textId="77777777" w:rsidR="000F4764" w:rsidRPr="001518EE" w:rsidRDefault="000F4764" w:rsidP="000F4764">
      <w:pPr>
        <w:ind w:firstLine="720"/>
        <w:jc w:val="center"/>
        <w:rPr>
          <w:b/>
        </w:rPr>
      </w:pPr>
      <w:r w:rsidRPr="001518EE">
        <w:rPr>
          <w:b/>
        </w:rPr>
        <w:t>VIII SKYRIUS</w:t>
      </w:r>
    </w:p>
    <w:p w14:paraId="4F5FAB21" w14:textId="77777777" w:rsidR="000F4764" w:rsidRPr="001518EE" w:rsidRDefault="000F4764" w:rsidP="000F4764">
      <w:pPr>
        <w:ind w:firstLine="720"/>
        <w:jc w:val="center"/>
        <w:rPr>
          <w:b/>
        </w:rPr>
      </w:pPr>
    </w:p>
    <w:p w14:paraId="2434EC41" w14:textId="77777777" w:rsidR="000F4764" w:rsidRPr="001518EE" w:rsidRDefault="000F4764" w:rsidP="000F4764">
      <w:pPr>
        <w:ind w:firstLine="720"/>
        <w:jc w:val="center"/>
        <w:rPr>
          <w:b/>
        </w:rPr>
      </w:pPr>
      <w:r w:rsidRPr="001518EE">
        <w:rPr>
          <w:b/>
        </w:rPr>
        <w:t>BAIGIAMOSIOS NUOSTATOS</w:t>
      </w:r>
    </w:p>
    <w:p w14:paraId="1D58363C" w14:textId="77777777" w:rsidR="000F4764" w:rsidRPr="001518EE" w:rsidRDefault="000F4764" w:rsidP="000F4764">
      <w:pPr>
        <w:ind w:firstLine="720"/>
        <w:jc w:val="center"/>
        <w:rPr>
          <w:b/>
        </w:rPr>
      </w:pPr>
    </w:p>
    <w:p w14:paraId="5C254D40" w14:textId="77777777" w:rsidR="000F4764" w:rsidRPr="001518EE" w:rsidRDefault="000F4764" w:rsidP="000F4764">
      <w:pPr>
        <w:spacing w:line="360" w:lineRule="auto"/>
        <w:ind w:firstLine="720"/>
        <w:jc w:val="both"/>
      </w:pPr>
      <w:r w:rsidRPr="001518EE">
        <w:t>8.1. Pranešimai (informacija), susijusi su Sutartimi, privalo būti įforminami raštu ir laikomi tinkamai įteiktais, jeigu jie išsiųsti registruotu laišku, elektroniniu paštu (patvirtinus gavimą) arba kitomis priemonėmis, leidžiančioms fiksuoti pranešimo išsiuntimą. Pranešimai siunčiami Sutarties 9 skyriuje nurodytais adresais.</w:t>
      </w:r>
    </w:p>
    <w:p w14:paraId="1E116599" w14:textId="77777777" w:rsidR="000F4764" w:rsidRPr="001518EE" w:rsidRDefault="000F4764" w:rsidP="000F4764">
      <w:pPr>
        <w:spacing w:line="360" w:lineRule="auto"/>
        <w:ind w:firstLine="720"/>
        <w:jc w:val="both"/>
      </w:pPr>
      <w:r w:rsidRPr="001518EE">
        <w:t xml:space="preserve">8.2. Bet koks ginčas, kylantis iš Sutarties ar susijęs su Sutartimi, kuris neišsprendžiamas derybų būdu, turi būti sprendžiamas teisme Lietuvos Respublikos įstatymų nustatyta tvarka. </w:t>
      </w:r>
    </w:p>
    <w:p w14:paraId="1C734DCA" w14:textId="77777777" w:rsidR="000F4764" w:rsidRPr="001518EE" w:rsidRDefault="000F4764" w:rsidP="000F4764">
      <w:pPr>
        <w:spacing w:line="360" w:lineRule="auto"/>
        <w:ind w:firstLine="720"/>
        <w:jc w:val="both"/>
      </w:pPr>
      <w:r w:rsidRPr="001518EE">
        <w:lastRenderedPageBreak/>
        <w:t xml:space="preserve">8.3. Sutartis surašoma </w:t>
      </w:r>
      <w:r w:rsidRPr="001518EE">
        <w:rPr>
          <w:strike/>
        </w:rPr>
        <w:t>dviem egzemplioriais - po vieną kiekvienai Sutarties šaliai</w:t>
      </w:r>
      <w:r w:rsidRPr="001518EE">
        <w:t xml:space="preserve"> </w:t>
      </w:r>
      <w:r w:rsidRPr="001518EE">
        <w:rPr>
          <w:b/>
          <w:bCs/>
        </w:rPr>
        <w:t>vienu dokumento egzemplioriumi ir pasirašoma Šalių atstovų elektroniniais parašais</w:t>
      </w:r>
      <w:r w:rsidRPr="001518EE">
        <w:t xml:space="preserve">. </w:t>
      </w:r>
    </w:p>
    <w:p w14:paraId="0E7C027F" w14:textId="77777777" w:rsidR="000F4764" w:rsidRPr="001518EE" w:rsidRDefault="000F4764" w:rsidP="000F4764">
      <w:pPr>
        <w:spacing w:line="360" w:lineRule="auto"/>
        <w:ind w:firstLine="720"/>
        <w:jc w:val="both"/>
      </w:pPr>
      <w:r w:rsidRPr="001518EE">
        <w:t>8.4.</w:t>
      </w:r>
      <w:r w:rsidRPr="001518EE">
        <w:rPr>
          <w:b/>
        </w:rPr>
        <w:t xml:space="preserve"> </w:t>
      </w:r>
      <w:r w:rsidRPr="001518EE">
        <w:t xml:space="preserve"> Sutarties priedai: </w:t>
      </w:r>
    </w:p>
    <w:p w14:paraId="467879E2" w14:textId="77777777" w:rsidR="000F4764" w:rsidRPr="001518EE" w:rsidRDefault="000F4764" w:rsidP="000F4764">
      <w:pPr>
        <w:spacing w:line="360" w:lineRule="auto"/>
        <w:ind w:firstLine="720"/>
        <w:jc w:val="both"/>
      </w:pPr>
      <w:r w:rsidRPr="001518EE">
        <w:t xml:space="preserve">8.4.1. Savivaldybės materialiojo turto perdavimo-priėmimo aktas; </w:t>
      </w:r>
    </w:p>
    <w:p w14:paraId="16E8B257" w14:textId="77777777" w:rsidR="000F4764" w:rsidRPr="001518EE" w:rsidRDefault="000F4764" w:rsidP="000F4764">
      <w:pPr>
        <w:ind w:firstLine="720"/>
        <w:jc w:val="both"/>
      </w:pPr>
      <w:r w:rsidRPr="001518EE">
        <w:t>8.4.2. _________________________________________________ .</w:t>
      </w:r>
    </w:p>
    <w:p w14:paraId="780E61E8" w14:textId="77777777" w:rsidR="000F4764" w:rsidRPr="001518EE" w:rsidRDefault="000F4764" w:rsidP="000F4764">
      <w:pPr>
        <w:ind w:firstLine="720"/>
        <w:jc w:val="both"/>
        <w:rPr>
          <w:sz w:val="20"/>
          <w:szCs w:val="20"/>
        </w:rPr>
      </w:pPr>
      <w:r w:rsidRPr="001518EE">
        <w:t xml:space="preserve">                                     </w:t>
      </w:r>
      <w:r w:rsidRPr="001518EE">
        <w:rPr>
          <w:sz w:val="20"/>
          <w:szCs w:val="20"/>
        </w:rPr>
        <w:t>(kiti dokumentai)</w:t>
      </w:r>
    </w:p>
    <w:p w14:paraId="5ACF0B39" w14:textId="77777777" w:rsidR="000F4764" w:rsidRPr="001518EE" w:rsidRDefault="000F4764" w:rsidP="000F4764">
      <w:pPr>
        <w:spacing w:line="360" w:lineRule="auto"/>
        <w:ind w:firstLine="720"/>
        <w:jc w:val="center"/>
        <w:rPr>
          <w:b/>
        </w:rPr>
      </w:pPr>
    </w:p>
    <w:p w14:paraId="53EE72FB" w14:textId="77777777" w:rsidR="000F4764" w:rsidRPr="001518EE" w:rsidRDefault="000F4764" w:rsidP="000F4764">
      <w:pPr>
        <w:spacing w:line="360" w:lineRule="auto"/>
        <w:ind w:firstLine="720"/>
        <w:jc w:val="center"/>
        <w:rPr>
          <w:b/>
        </w:rPr>
      </w:pPr>
      <w:r w:rsidRPr="001518EE">
        <w:rPr>
          <w:b/>
        </w:rPr>
        <w:t>IX SKYRIUS</w:t>
      </w:r>
    </w:p>
    <w:p w14:paraId="7DBDE8E3" w14:textId="77777777" w:rsidR="000F4764" w:rsidRPr="001518EE" w:rsidRDefault="000F4764" w:rsidP="000F4764">
      <w:pPr>
        <w:ind w:firstLine="720"/>
        <w:jc w:val="center"/>
        <w:rPr>
          <w:b/>
        </w:rPr>
      </w:pPr>
      <w:r w:rsidRPr="001518EE">
        <w:rPr>
          <w:b/>
        </w:rPr>
        <w:t>SUTARTIES ŠALIŲ REKVIZITAI IR ADRESAI</w:t>
      </w:r>
    </w:p>
    <w:p w14:paraId="799C4745" w14:textId="77777777" w:rsidR="000F4764" w:rsidRPr="001518EE" w:rsidRDefault="000F4764" w:rsidP="000F4764">
      <w:pPr>
        <w:ind w:firstLine="720"/>
        <w:jc w:val="both"/>
        <w:rPr>
          <w:strike/>
        </w:rPr>
      </w:pPr>
    </w:p>
    <w:p w14:paraId="7B67172D" w14:textId="77777777" w:rsidR="000F4764" w:rsidRPr="001518EE" w:rsidRDefault="000F4764" w:rsidP="000F4764">
      <w:pPr>
        <w:tabs>
          <w:tab w:val="left" w:pos="5160"/>
        </w:tabs>
        <w:jc w:val="both"/>
      </w:pPr>
      <w:r w:rsidRPr="001518EE">
        <w:t xml:space="preserve">Nuomotojas </w:t>
      </w:r>
      <w:r w:rsidRPr="001518EE">
        <w:tab/>
        <w:t xml:space="preserve">Nuomininkas </w:t>
      </w:r>
    </w:p>
    <w:p w14:paraId="3CF115F4" w14:textId="4E873343" w:rsidR="000F4764" w:rsidRPr="001518EE" w:rsidRDefault="000F4764" w:rsidP="000F4764">
      <w:pPr>
        <w:jc w:val="both"/>
      </w:pPr>
      <w:r w:rsidRPr="001518EE">
        <w:t xml:space="preserve">Pavadinimas </w:t>
      </w:r>
      <w:r w:rsidR="00F04932">
        <w:tab/>
      </w:r>
      <w:r w:rsidR="00F04932">
        <w:tab/>
      </w:r>
      <w:r w:rsidR="00F04932">
        <w:tab/>
      </w:r>
      <w:r w:rsidR="005B4BE9">
        <w:t xml:space="preserve">                     </w:t>
      </w:r>
      <w:proofErr w:type="spellStart"/>
      <w:r w:rsidRPr="001518EE">
        <w:t>Pavadinimas</w:t>
      </w:r>
      <w:proofErr w:type="spellEnd"/>
      <w:r w:rsidRPr="001518EE">
        <w:t xml:space="preserve"> (fizinio asmens vardas ir pavardė)</w:t>
      </w:r>
    </w:p>
    <w:p w14:paraId="07E40E2E" w14:textId="5FEA3B43" w:rsidR="000F4764" w:rsidRPr="001518EE" w:rsidRDefault="000F4764" w:rsidP="000F4764">
      <w:pPr>
        <w:jc w:val="both"/>
      </w:pPr>
      <w:r w:rsidRPr="001518EE">
        <w:t xml:space="preserve">Adresas </w:t>
      </w:r>
      <w:r w:rsidR="00F04932">
        <w:tab/>
      </w:r>
      <w:r w:rsidR="00F04932">
        <w:tab/>
      </w:r>
      <w:r w:rsidR="00F04932">
        <w:tab/>
      </w:r>
      <w:r w:rsidR="00F04932">
        <w:tab/>
      </w:r>
      <w:proofErr w:type="spellStart"/>
      <w:r w:rsidRPr="001518EE">
        <w:t>Adresas</w:t>
      </w:r>
      <w:proofErr w:type="spellEnd"/>
    </w:p>
    <w:p w14:paraId="5300BAB3" w14:textId="364DFE8C" w:rsidR="000F4764" w:rsidRPr="001518EE" w:rsidRDefault="000F4764" w:rsidP="000F4764">
      <w:pPr>
        <w:jc w:val="both"/>
      </w:pPr>
      <w:r w:rsidRPr="001518EE">
        <w:t>Juridinio asmens kodas</w:t>
      </w:r>
      <w:r w:rsidR="00F04932">
        <w:tab/>
      </w:r>
      <w:r w:rsidR="00F04932">
        <w:tab/>
      </w:r>
      <w:r w:rsidR="00F04932">
        <w:tab/>
      </w:r>
      <w:r w:rsidRPr="001518EE">
        <w:t>Juridinio asmens kodas</w:t>
      </w:r>
    </w:p>
    <w:p w14:paraId="5E074383" w14:textId="77777777" w:rsidR="000F4764" w:rsidRPr="001518EE" w:rsidRDefault="000F4764" w:rsidP="000F4764">
      <w:pPr>
        <w:jc w:val="both"/>
        <w:rPr>
          <w:strike/>
        </w:rPr>
      </w:pPr>
    </w:p>
    <w:p w14:paraId="57B5D44D" w14:textId="1B51433D" w:rsidR="000F4764" w:rsidRPr="001518EE" w:rsidRDefault="000F4764" w:rsidP="000F4764">
      <w:pPr>
        <w:jc w:val="both"/>
      </w:pPr>
      <w:r w:rsidRPr="001518EE">
        <w:t xml:space="preserve">Atsiskaitomoji </w:t>
      </w:r>
      <w:r w:rsidRPr="001518EE">
        <w:rPr>
          <w:strike/>
        </w:rPr>
        <w:t>banko</w:t>
      </w:r>
      <w:r w:rsidRPr="001518EE">
        <w:t xml:space="preserve"> sąskaita </w:t>
      </w:r>
      <w:r w:rsidR="00F04932">
        <w:tab/>
      </w:r>
      <w:r w:rsidR="00F04932">
        <w:tab/>
      </w:r>
      <w:r w:rsidRPr="001518EE">
        <w:t xml:space="preserve">Atsiskaitomoji </w:t>
      </w:r>
      <w:r w:rsidRPr="001518EE">
        <w:rPr>
          <w:strike/>
        </w:rPr>
        <w:t>banko</w:t>
      </w:r>
      <w:r w:rsidRPr="001518EE">
        <w:t xml:space="preserve"> sąskaita</w:t>
      </w:r>
    </w:p>
    <w:p w14:paraId="759E7466" w14:textId="77777777" w:rsidR="000F4764" w:rsidRPr="001518EE" w:rsidRDefault="000F4764" w:rsidP="000F4764">
      <w:pPr>
        <w:jc w:val="both"/>
      </w:pPr>
    </w:p>
    <w:p w14:paraId="5AE45282" w14:textId="27E395ED" w:rsidR="000F4764" w:rsidRPr="001518EE" w:rsidRDefault="000F4764" w:rsidP="000F4764">
      <w:pPr>
        <w:jc w:val="both"/>
        <w:rPr>
          <w:strike/>
        </w:rPr>
      </w:pPr>
      <w:r w:rsidRPr="001518EE">
        <w:rPr>
          <w:strike/>
        </w:rPr>
        <w:t>Nuomotojo vardu</w:t>
      </w:r>
      <w:r w:rsidR="00F04932">
        <w:rPr>
          <w:strike/>
        </w:rPr>
        <w:tab/>
      </w:r>
      <w:r w:rsidR="00F04932">
        <w:rPr>
          <w:strike/>
        </w:rPr>
        <w:tab/>
      </w:r>
      <w:r w:rsidR="00F04932">
        <w:rPr>
          <w:strike/>
        </w:rPr>
        <w:tab/>
      </w:r>
      <w:r w:rsidRPr="001518EE">
        <w:rPr>
          <w:strike/>
        </w:rPr>
        <w:t>Nuomininko vardu</w:t>
      </w:r>
    </w:p>
    <w:p w14:paraId="043E1CF9" w14:textId="77777777" w:rsidR="000F4764" w:rsidRPr="001518EE" w:rsidRDefault="000F4764" w:rsidP="000F4764">
      <w:pPr>
        <w:jc w:val="both"/>
      </w:pPr>
    </w:p>
    <w:p w14:paraId="05C4A08B" w14:textId="77777777" w:rsidR="00CF46B0" w:rsidRPr="001518EE" w:rsidRDefault="00CF46B0" w:rsidP="00CF46B0">
      <w:pPr>
        <w:spacing w:line="276" w:lineRule="auto"/>
        <w:jc w:val="both"/>
        <w:rPr>
          <w:b/>
          <w:bCs/>
        </w:rPr>
      </w:pPr>
      <w:r w:rsidRPr="001518EE">
        <w:rPr>
          <w:b/>
          <w:bCs/>
        </w:rPr>
        <w:t>(Pasirašančio asmens pareigos)</w:t>
      </w:r>
      <w:r w:rsidRPr="001518EE">
        <w:rPr>
          <w:b/>
          <w:bCs/>
        </w:rPr>
        <w:tab/>
      </w:r>
      <w:r w:rsidRPr="001518EE">
        <w:rPr>
          <w:b/>
          <w:bCs/>
        </w:rPr>
        <w:tab/>
        <w:t xml:space="preserve">(Pasirašančio asmens pareigos) </w:t>
      </w:r>
    </w:p>
    <w:p w14:paraId="634F984F" w14:textId="77777777" w:rsidR="00CF46B0" w:rsidRPr="001518EE" w:rsidRDefault="00CF46B0" w:rsidP="00CF46B0">
      <w:pPr>
        <w:spacing w:line="276" w:lineRule="auto"/>
        <w:jc w:val="both"/>
        <w:rPr>
          <w:b/>
          <w:bCs/>
        </w:rPr>
      </w:pPr>
    </w:p>
    <w:p w14:paraId="7F930828" w14:textId="77777777" w:rsidR="00CF46B0" w:rsidRPr="001518EE" w:rsidRDefault="00CF46B0" w:rsidP="00CF46B0">
      <w:pPr>
        <w:tabs>
          <w:tab w:val="left" w:pos="5160"/>
        </w:tabs>
        <w:spacing w:line="276" w:lineRule="auto"/>
        <w:jc w:val="both"/>
        <w:rPr>
          <w:b/>
          <w:bCs/>
        </w:rPr>
      </w:pPr>
      <w:r w:rsidRPr="001518EE">
        <w:rPr>
          <w:b/>
          <w:bCs/>
        </w:rPr>
        <w:t xml:space="preserve">(vardas ir pavardė) </w:t>
      </w:r>
      <w:r w:rsidRPr="001518EE">
        <w:rPr>
          <w:b/>
          <w:bCs/>
        </w:rPr>
        <w:tab/>
        <w:t>(vardas ir pavardė)</w:t>
      </w:r>
    </w:p>
    <w:p w14:paraId="385A92F5" w14:textId="77777777" w:rsidR="00CF46B0" w:rsidRPr="001518EE" w:rsidRDefault="00CF46B0" w:rsidP="000F4764">
      <w:pPr>
        <w:jc w:val="both"/>
      </w:pPr>
    </w:p>
    <w:p w14:paraId="5DEA2478" w14:textId="65680DCE" w:rsidR="000F4764" w:rsidRPr="001518EE" w:rsidRDefault="000F4764" w:rsidP="000F4764">
      <w:pPr>
        <w:jc w:val="both"/>
        <w:rPr>
          <w:strike/>
        </w:rPr>
      </w:pPr>
      <w:r w:rsidRPr="001518EE">
        <w:rPr>
          <w:strike/>
        </w:rPr>
        <w:t>__________________</w:t>
      </w:r>
      <w:r w:rsidR="00F04932">
        <w:rPr>
          <w:strike/>
        </w:rPr>
        <w:tab/>
      </w:r>
      <w:r w:rsidR="00F04932">
        <w:rPr>
          <w:strike/>
        </w:rPr>
        <w:tab/>
      </w:r>
      <w:r w:rsidR="00F04932">
        <w:rPr>
          <w:strike/>
        </w:rPr>
        <w:tab/>
      </w:r>
      <w:r w:rsidRPr="001518EE">
        <w:rPr>
          <w:strike/>
        </w:rPr>
        <w:t xml:space="preserve">__________________   </w:t>
      </w:r>
    </w:p>
    <w:p w14:paraId="7A85E948" w14:textId="77777777" w:rsidR="000F4764" w:rsidRPr="001518EE" w:rsidRDefault="000F4764" w:rsidP="000F4764">
      <w:pPr>
        <w:tabs>
          <w:tab w:val="left" w:pos="5160"/>
        </w:tabs>
        <w:jc w:val="both"/>
        <w:rPr>
          <w:strike/>
        </w:rPr>
      </w:pPr>
      <w:r w:rsidRPr="001518EE">
        <w:rPr>
          <w:strike/>
        </w:rPr>
        <w:t xml:space="preserve">A. V. </w:t>
      </w:r>
      <w:r w:rsidRPr="001518EE">
        <w:rPr>
          <w:strike/>
        </w:rPr>
        <w:tab/>
        <w:t xml:space="preserve">A. V. </w:t>
      </w:r>
    </w:p>
    <w:p w14:paraId="7E535940" w14:textId="77777777" w:rsidR="000F4764" w:rsidRPr="001518EE" w:rsidRDefault="000F4764" w:rsidP="000F4764">
      <w:pPr>
        <w:jc w:val="center"/>
        <w:rPr>
          <w:strike/>
        </w:rPr>
      </w:pPr>
      <w:r w:rsidRPr="001518EE">
        <w:rPr>
          <w:strike/>
        </w:rPr>
        <w:t>(Jeigu reikalavimas turėti antspaudą nustatytas įstatymuose)</w:t>
      </w:r>
    </w:p>
    <w:p w14:paraId="5E93F43E" w14:textId="77777777" w:rsidR="000F4764" w:rsidRPr="001518EE" w:rsidRDefault="000F4764" w:rsidP="000F4764">
      <w:pPr>
        <w:jc w:val="center"/>
      </w:pPr>
      <w:r w:rsidRPr="001518EE">
        <w:t>______________</w:t>
      </w:r>
    </w:p>
    <w:p w14:paraId="6D0DE26F" w14:textId="77777777" w:rsidR="000F4764" w:rsidRPr="001518EE" w:rsidRDefault="000F4764" w:rsidP="000F4764">
      <w:pPr>
        <w:jc w:val="center"/>
      </w:pPr>
    </w:p>
    <w:p w14:paraId="48B4BC74" w14:textId="77777777" w:rsidR="000F4764" w:rsidRPr="001518EE" w:rsidRDefault="000F4764" w:rsidP="000F4764">
      <w:pPr>
        <w:jc w:val="center"/>
      </w:pPr>
    </w:p>
    <w:p w14:paraId="58AE78FE" w14:textId="77777777" w:rsidR="000F4764" w:rsidRPr="001518EE" w:rsidRDefault="000F4764" w:rsidP="000F4764"/>
    <w:p w14:paraId="386493B9" w14:textId="77777777" w:rsidR="000F4764" w:rsidRPr="001518EE" w:rsidRDefault="000F4764" w:rsidP="000F4764">
      <w:pPr>
        <w:spacing w:line="360" w:lineRule="auto"/>
      </w:pPr>
    </w:p>
    <w:p w14:paraId="0583E5D2" w14:textId="77777777" w:rsidR="000F4764" w:rsidRPr="001518EE" w:rsidRDefault="000F4764" w:rsidP="000F4764">
      <w:pPr>
        <w:pStyle w:val="Pagrindinistekstas"/>
        <w:spacing w:line="360" w:lineRule="auto"/>
      </w:pPr>
    </w:p>
    <w:sectPr w:rsidR="000F4764" w:rsidRPr="001518EE" w:rsidSect="006C60C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027BD" w14:textId="77777777" w:rsidR="00EF0609" w:rsidRDefault="00EF0609" w:rsidP="000F48CB">
      <w:r>
        <w:separator/>
      </w:r>
    </w:p>
  </w:endnote>
  <w:endnote w:type="continuationSeparator" w:id="0">
    <w:p w14:paraId="73C8DF74" w14:textId="77777777" w:rsidR="00EF0609" w:rsidRDefault="00EF0609" w:rsidP="000F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05345" w14:textId="77777777" w:rsidR="00EF0609" w:rsidRDefault="00EF0609" w:rsidP="000F48CB">
      <w:r>
        <w:separator/>
      </w:r>
    </w:p>
  </w:footnote>
  <w:footnote w:type="continuationSeparator" w:id="0">
    <w:p w14:paraId="24F4D12F" w14:textId="77777777" w:rsidR="00EF0609" w:rsidRDefault="00EF0609" w:rsidP="000F4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7D2"/>
    <w:multiLevelType w:val="multilevel"/>
    <w:tmpl w:val="064852AC"/>
    <w:lvl w:ilvl="0">
      <w:start w:val="6"/>
      <w:numFmt w:val="decimal"/>
      <w:lvlText w:val="%1."/>
      <w:lvlJc w:val="left"/>
      <w:pPr>
        <w:ind w:left="540" w:hanging="540"/>
      </w:pPr>
      <w:rPr>
        <w:rFonts w:hint="default"/>
      </w:rPr>
    </w:lvl>
    <w:lvl w:ilvl="1">
      <w:start w:val="8"/>
      <w:numFmt w:val="decimal"/>
      <w:lvlText w:val="%1.%2."/>
      <w:lvlJc w:val="left"/>
      <w:pPr>
        <w:ind w:left="1050" w:hanging="540"/>
      </w:pPr>
      <w:rPr>
        <w:rFonts w:hint="default"/>
      </w:rPr>
    </w:lvl>
    <w:lvl w:ilvl="2">
      <w:start w:val="2"/>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1" w15:restartNumberingAfterBreak="0">
    <w:nsid w:val="01827663"/>
    <w:multiLevelType w:val="multilevel"/>
    <w:tmpl w:val="45148A10"/>
    <w:lvl w:ilvl="0">
      <w:start w:val="1"/>
      <w:numFmt w:val="decimal"/>
      <w:lvlText w:val="%1."/>
      <w:lvlJc w:val="left"/>
      <w:pPr>
        <w:ind w:left="1211" w:hanging="360"/>
      </w:pPr>
      <w:rPr>
        <w:rFonts w:ascii="Times New Roman" w:eastAsia="Times New Roman" w:hAnsi="Times New Roman" w:cs="Times New Roman"/>
      </w:rPr>
    </w:lvl>
    <w:lvl w:ilvl="1">
      <w:start w:val="1"/>
      <w:numFmt w:val="decimal"/>
      <w:isLgl/>
      <w:lvlText w:val="%1.%2."/>
      <w:lvlJc w:val="left"/>
      <w:pPr>
        <w:ind w:left="1070" w:hanging="36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23610BB"/>
    <w:multiLevelType w:val="multilevel"/>
    <w:tmpl w:val="274CDAEA"/>
    <w:lvl w:ilvl="0">
      <w:start w:val="10"/>
      <w:numFmt w:val="decimal"/>
      <w:lvlText w:val="%1."/>
      <w:lvlJc w:val="left"/>
      <w:pPr>
        <w:ind w:left="480" w:hanging="480"/>
      </w:pPr>
      <w:rPr>
        <w:rFonts w:hint="default"/>
      </w:rPr>
    </w:lvl>
    <w:lvl w:ilvl="1">
      <w:start w:val="3"/>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 w15:restartNumberingAfterBreak="0">
    <w:nsid w:val="02D01D1D"/>
    <w:multiLevelType w:val="multilevel"/>
    <w:tmpl w:val="20A268C4"/>
    <w:lvl w:ilvl="0">
      <w:start w:val="5"/>
      <w:numFmt w:val="decimal"/>
      <w:lvlText w:val="%1."/>
      <w:lvlJc w:val="left"/>
      <w:pPr>
        <w:ind w:left="660" w:hanging="660"/>
      </w:pPr>
      <w:rPr>
        <w:rFonts w:hint="default"/>
      </w:rPr>
    </w:lvl>
    <w:lvl w:ilvl="1">
      <w:start w:val="2"/>
      <w:numFmt w:val="decimal"/>
      <w:lvlText w:val="%1.%2."/>
      <w:lvlJc w:val="left"/>
      <w:pPr>
        <w:ind w:left="2220" w:hanging="660"/>
      </w:pPr>
      <w:rPr>
        <w:rFonts w:hint="default"/>
      </w:rPr>
    </w:lvl>
    <w:lvl w:ilvl="2">
      <w:start w:val="1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09676CE8"/>
    <w:multiLevelType w:val="hybridMultilevel"/>
    <w:tmpl w:val="ADD69E94"/>
    <w:lvl w:ilvl="0" w:tplc="95205762">
      <w:start w:val="1"/>
      <w:numFmt w:val="decimal"/>
      <w:lvlText w:val="%1."/>
      <w:lvlJc w:val="left"/>
      <w:pPr>
        <w:ind w:left="810" w:hanging="39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0E6A38E0"/>
    <w:multiLevelType w:val="multilevel"/>
    <w:tmpl w:val="1D2A4A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0CA2628"/>
    <w:multiLevelType w:val="hybridMultilevel"/>
    <w:tmpl w:val="29F277C8"/>
    <w:lvl w:ilvl="0" w:tplc="6258604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22D918B1"/>
    <w:multiLevelType w:val="multilevel"/>
    <w:tmpl w:val="0DB06F90"/>
    <w:lvl w:ilvl="0">
      <w:start w:val="19"/>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DC17415"/>
    <w:multiLevelType w:val="multilevel"/>
    <w:tmpl w:val="8F86AED6"/>
    <w:lvl w:ilvl="0">
      <w:start w:val="1"/>
      <w:numFmt w:val="decimal"/>
      <w:lvlText w:val="%1."/>
      <w:lvlJc w:val="left"/>
      <w:pPr>
        <w:ind w:left="1500" w:hanging="360"/>
      </w:pPr>
      <w:rPr>
        <w:rFonts w:hint="default"/>
      </w:rPr>
    </w:lvl>
    <w:lvl w:ilvl="1">
      <w:start w:val="1"/>
      <w:numFmt w:val="decimal"/>
      <w:isLgl/>
      <w:lvlText w:val="%1.%2."/>
      <w:lvlJc w:val="left"/>
      <w:pPr>
        <w:ind w:left="1860" w:hanging="360"/>
      </w:pPr>
      <w:rPr>
        <w:rFonts w:hint="default"/>
      </w:rPr>
    </w:lvl>
    <w:lvl w:ilvl="2">
      <w:start w:val="1"/>
      <w:numFmt w:val="decimal"/>
      <w:isLgl/>
      <w:lvlText w:val="%1.%2.%3."/>
      <w:lvlJc w:val="left"/>
      <w:pPr>
        <w:ind w:left="3130" w:hanging="720"/>
      </w:pPr>
      <w:rPr>
        <w:rFonts w:hint="default"/>
      </w:rPr>
    </w:lvl>
    <w:lvl w:ilvl="3">
      <w:start w:val="1"/>
      <w:numFmt w:val="decimal"/>
      <w:isLgl/>
      <w:lvlText w:val="%1.%2.%3.%4."/>
      <w:lvlJc w:val="left"/>
      <w:pPr>
        <w:ind w:left="2940"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740" w:hanging="1440"/>
      </w:pPr>
      <w:rPr>
        <w:rFonts w:hint="default"/>
      </w:rPr>
    </w:lvl>
    <w:lvl w:ilvl="7">
      <w:start w:val="1"/>
      <w:numFmt w:val="decimal"/>
      <w:isLgl/>
      <w:lvlText w:val="%1.%2.%3.%4.%5.%6.%7.%8."/>
      <w:lvlJc w:val="left"/>
      <w:pPr>
        <w:ind w:left="5100" w:hanging="1440"/>
      </w:pPr>
      <w:rPr>
        <w:rFonts w:hint="default"/>
      </w:rPr>
    </w:lvl>
    <w:lvl w:ilvl="8">
      <w:start w:val="1"/>
      <w:numFmt w:val="decimal"/>
      <w:isLgl/>
      <w:lvlText w:val="%1.%2.%3.%4.%5.%6.%7.%8.%9."/>
      <w:lvlJc w:val="left"/>
      <w:pPr>
        <w:ind w:left="5820" w:hanging="1800"/>
      </w:pPr>
      <w:rPr>
        <w:rFonts w:hint="default"/>
      </w:rPr>
    </w:lvl>
  </w:abstractNum>
  <w:abstractNum w:abstractNumId="9" w15:restartNumberingAfterBreak="0">
    <w:nsid w:val="31426CA6"/>
    <w:multiLevelType w:val="hybridMultilevel"/>
    <w:tmpl w:val="381CF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D3BE0"/>
    <w:multiLevelType w:val="multilevel"/>
    <w:tmpl w:val="61A451E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2504A17"/>
    <w:multiLevelType w:val="hybridMultilevel"/>
    <w:tmpl w:val="8EE69C16"/>
    <w:lvl w:ilvl="0" w:tplc="0427000F">
      <w:start w:val="2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4D68D1"/>
    <w:multiLevelType w:val="hybridMultilevel"/>
    <w:tmpl w:val="5DCA6316"/>
    <w:lvl w:ilvl="0" w:tplc="DEA28DB2">
      <w:start w:val="10"/>
      <w:numFmt w:val="decimal"/>
      <w:lvlText w:val="%1."/>
      <w:lvlJc w:val="left"/>
      <w:pPr>
        <w:ind w:left="1020" w:hanging="36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3" w15:restartNumberingAfterBreak="0">
    <w:nsid w:val="4DFC06CC"/>
    <w:multiLevelType w:val="multilevel"/>
    <w:tmpl w:val="01904B60"/>
    <w:lvl w:ilvl="0">
      <w:start w:val="1"/>
      <w:numFmt w:val="decimal"/>
      <w:lvlText w:val="%1."/>
      <w:lvlJc w:val="left"/>
      <w:pPr>
        <w:ind w:left="360" w:hanging="360"/>
      </w:pPr>
      <w:rPr>
        <w:rFonts w:hint="default"/>
        <w:color w:val="auto"/>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14" w15:restartNumberingAfterBreak="0">
    <w:nsid w:val="571C09A3"/>
    <w:multiLevelType w:val="multilevel"/>
    <w:tmpl w:val="BC303552"/>
    <w:lvl w:ilvl="0">
      <w:start w:val="5"/>
      <w:numFmt w:val="decimal"/>
      <w:lvlText w:val="%1"/>
      <w:lvlJc w:val="left"/>
      <w:pPr>
        <w:ind w:left="360" w:hanging="360"/>
      </w:pPr>
      <w:rPr>
        <w:rFonts w:hint="default"/>
      </w:rPr>
    </w:lvl>
    <w:lvl w:ilvl="1">
      <w:start w:val="2"/>
      <w:numFmt w:val="decimal"/>
      <w:lvlText w:val="%1.%2"/>
      <w:lvlJc w:val="left"/>
      <w:pPr>
        <w:ind w:left="2220" w:hanging="360"/>
      </w:pPr>
      <w:rPr>
        <w:rFonts w:hint="default"/>
      </w:rPr>
    </w:lvl>
    <w:lvl w:ilvl="2">
      <w:start w:val="1"/>
      <w:numFmt w:val="decimal"/>
      <w:lvlText w:val="%1.%2.%3"/>
      <w:lvlJc w:val="left"/>
      <w:pPr>
        <w:ind w:left="4440" w:hanging="720"/>
      </w:pPr>
      <w:rPr>
        <w:rFonts w:hint="default"/>
      </w:rPr>
    </w:lvl>
    <w:lvl w:ilvl="3">
      <w:start w:val="1"/>
      <w:numFmt w:val="decimal"/>
      <w:lvlText w:val="%1.%2.%3.%4"/>
      <w:lvlJc w:val="left"/>
      <w:pPr>
        <w:ind w:left="6300" w:hanging="720"/>
      </w:pPr>
      <w:rPr>
        <w:rFonts w:hint="default"/>
      </w:rPr>
    </w:lvl>
    <w:lvl w:ilvl="4">
      <w:start w:val="1"/>
      <w:numFmt w:val="decimal"/>
      <w:lvlText w:val="%1.%2.%3.%4.%5"/>
      <w:lvlJc w:val="left"/>
      <w:pPr>
        <w:ind w:left="8520" w:hanging="1080"/>
      </w:pPr>
      <w:rPr>
        <w:rFonts w:hint="default"/>
      </w:rPr>
    </w:lvl>
    <w:lvl w:ilvl="5">
      <w:start w:val="1"/>
      <w:numFmt w:val="decimal"/>
      <w:lvlText w:val="%1.%2.%3.%4.%5.%6"/>
      <w:lvlJc w:val="left"/>
      <w:pPr>
        <w:ind w:left="10380" w:hanging="1080"/>
      </w:pPr>
      <w:rPr>
        <w:rFonts w:hint="default"/>
      </w:rPr>
    </w:lvl>
    <w:lvl w:ilvl="6">
      <w:start w:val="1"/>
      <w:numFmt w:val="decimal"/>
      <w:lvlText w:val="%1.%2.%3.%4.%5.%6.%7"/>
      <w:lvlJc w:val="left"/>
      <w:pPr>
        <w:ind w:left="12600" w:hanging="1440"/>
      </w:pPr>
      <w:rPr>
        <w:rFonts w:hint="default"/>
      </w:rPr>
    </w:lvl>
    <w:lvl w:ilvl="7">
      <w:start w:val="1"/>
      <w:numFmt w:val="decimal"/>
      <w:lvlText w:val="%1.%2.%3.%4.%5.%6.%7.%8"/>
      <w:lvlJc w:val="left"/>
      <w:pPr>
        <w:ind w:left="14460" w:hanging="1440"/>
      </w:pPr>
      <w:rPr>
        <w:rFonts w:hint="default"/>
      </w:rPr>
    </w:lvl>
    <w:lvl w:ilvl="8">
      <w:start w:val="1"/>
      <w:numFmt w:val="decimal"/>
      <w:lvlText w:val="%1.%2.%3.%4.%5.%6.%7.%8.%9"/>
      <w:lvlJc w:val="left"/>
      <w:pPr>
        <w:ind w:left="16680" w:hanging="1800"/>
      </w:pPr>
      <w:rPr>
        <w:rFonts w:hint="default"/>
      </w:rPr>
    </w:lvl>
  </w:abstractNum>
  <w:abstractNum w:abstractNumId="15" w15:restartNumberingAfterBreak="0">
    <w:nsid w:val="5CDF1AF8"/>
    <w:multiLevelType w:val="hybridMultilevel"/>
    <w:tmpl w:val="56962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D72FEE"/>
    <w:multiLevelType w:val="hybridMultilevel"/>
    <w:tmpl w:val="40B83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7951C2"/>
    <w:multiLevelType w:val="hybridMultilevel"/>
    <w:tmpl w:val="A76EBAB6"/>
    <w:lvl w:ilvl="0" w:tplc="B7C69D8C">
      <w:start w:val="1"/>
      <w:numFmt w:val="decimal"/>
      <w:lvlText w:val="%1."/>
      <w:lvlJc w:val="left"/>
      <w:pPr>
        <w:ind w:left="1211" w:hanging="360"/>
      </w:pPr>
      <w:rPr>
        <w:rFonts w:hint="default"/>
        <w:color w:val="auto"/>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641703DD"/>
    <w:multiLevelType w:val="multilevel"/>
    <w:tmpl w:val="A6B4DB44"/>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5095320"/>
    <w:multiLevelType w:val="multilevel"/>
    <w:tmpl w:val="90EE6F9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9C4882"/>
    <w:multiLevelType w:val="hybridMultilevel"/>
    <w:tmpl w:val="80C69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981E2E"/>
    <w:multiLevelType w:val="multilevel"/>
    <w:tmpl w:val="DCEA8A6E"/>
    <w:lvl w:ilvl="0">
      <w:start w:val="6"/>
      <w:numFmt w:val="decimal"/>
      <w:lvlText w:val="%1."/>
      <w:lvlJc w:val="left"/>
      <w:pPr>
        <w:ind w:left="540" w:hanging="540"/>
      </w:pPr>
      <w:rPr>
        <w:rFonts w:hint="default"/>
      </w:rPr>
    </w:lvl>
    <w:lvl w:ilvl="1">
      <w:start w:val="8"/>
      <w:numFmt w:val="decimal"/>
      <w:lvlText w:val="%1.%2."/>
      <w:lvlJc w:val="left"/>
      <w:pPr>
        <w:ind w:left="1050" w:hanging="54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2" w15:restartNumberingAfterBreak="0">
    <w:nsid w:val="723944A9"/>
    <w:multiLevelType w:val="multilevel"/>
    <w:tmpl w:val="A7F017F0"/>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imes New Roman" w:hAnsi="Times New Roman" w:cs="Times New Roman"/>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738C1119"/>
    <w:multiLevelType w:val="multilevel"/>
    <w:tmpl w:val="22DA86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4" w15:restartNumberingAfterBreak="0">
    <w:nsid w:val="73E20516"/>
    <w:multiLevelType w:val="multilevel"/>
    <w:tmpl w:val="ABF44F6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820391094">
    <w:abstractNumId w:val="5"/>
  </w:num>
  <w:num w:numId="2" w16cid:durableId="1858277277">
    <w:abstractNumId w:val="7"/>
  </w:num>
  <w:num w:numId="3" w16cid:durableId="815806549">
    <w:abstractNumId w:val="8"/>
  </w:num>
  <w:num w:numId="4" w16cid:durableId="1315256685">
    <w:abstractNumId w:val="14"/>
  </w:num>
  <w:num w:numId="5" w16cid:durableId="1519588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13007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8594965">
    <w:abstractNumId w:val="11"/>
  </w:num>
  <w:num w:numId="8" w16cid:durableId="1901398718">
    <w:abstractNumId w:val="3"/>
  </w:num>
  <w:num w:numId="9" w16cid:durableId="1157382130">
    <w:abstractNumId w:val="2"/>
  </w:num>
  <w:num w:numId="10" w16cid:durableId="2038775293">
    <w:abstractNumId w:val="12"/>
  </w:num>
  <w:num w:numId="11" w16cid:durableId="1668824910">
    <w:abstractNumId w:val="21"/>
  </w:num>
  <w:num w:numId="12" w16cid:durableId="1547061445">
    <w:abstractNumId w:val="0"/>
  </w:num>
  <w:num w:numId="13" w16cid:durableId="2066176339">
    <w:abstractNumId w:val="20"/>
  </w:num>
  <w:num w:numId="14" w16cid:durableId="66392050">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6184739">
    <w:abstractNumId w:val="15"/>
  </w:num>
  <w:num w:numId="16" w16cid:durableId="2146503700">
    <w:abstractNumId w:val="16"/>
  </w:num>
  <w:num w:numId="17" w16cid:durableId="2082020078">
    <w:abstractNumId w:val="4"/>
  </w:num>
  <w:num w:numId="18" w16cid:durableId="11014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943475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4698691">
    <w:abstractNumId w:val="9"/>
  </w:num>
  <w:num w:numId="21" w16cid:durableId="1134061349">
    <w:abstractNumId w:val="17"/>
  </w:num>
  <w:num w:numId="22" w16cid:durableId="1718698616">
    <w:abstractNumId w:val="6"/>
  </w:num>
  <w:num w:numId="23" w16cid:durableId="864249333">
    <w:abstractNumId w:val="1"/>
  </w:num>
  <w:num w:numId="24" w16cid:durableId="821847038">
    <w:abstractNumId w:val="18"/>
  </w:num>
  <w:num w:numId="25" w16cid:durableId="851142172">
    <w:abstractNumId w:val="22"/>
  </w:num>
  <w:num w:numId="26" w16cid:durableId="1399552844">
    <w:abstractNumId w:val="24"/>
  </w:num>
  <w:num w:numId="27" w16cid:durableId="1938518194">
    <w:abstractNumId w:val="19"/>
  </w:num>
  <w:num w:numId="28" w16cid:durableId="3837185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67F"/>
    <w:rsid w:val="00000199"/>
    <w:rsid w:val="0000275B"/>
    <w:rsid w:val="000111B3"/>
    <w:rsid w:val="00022FCA"/>
    <w:rsid w:val="00024A75"/>
    <w:rsid w:val="000324EB"/>
    <w:rsid w:val="00047855"/>
    <w:rsid w:val="000555E8"/>
    <w:rsid w:val="000625ED"/>
    <w:rsid w:val="00075F32"/>
    <w:rsid w:val="000844CD"/>
    <w:rsid w:val="00090B80"/>
    <w:rsid w:val="00092711"/>
    <w:rsid w:val="000A0ACD"/>
    <w:rsid w:val="000A13C5"/>
    <w:rsid w:val="000B5605"/>
    <w:rsid w:val="000C21F8"/>
    <w:rsid w:val="000C26C5"/>
    <w:rsid w:val="000D19EC"/>
    <w:rsid w:val="000D7210"/>
    <w:rsid w:val="000E2B66"/>
    <w:rsid w:val="000E6631"/>
    <w:rsid w:val="000F0AF2"/>
    <w:rsid w:val="000F1F66"/>
    <w:rsid w:val="000F4764"/>
    <w:rsid w:val="000F48CB"/>
    <w:rsid w:val="000F5606"/>
    <w:rsid w:val="000F5DCC"/>
    <w:rsid w:val="000F7C1B"/>
    <w:rsid w:val="00114616"/>
    <w:rsid w:val="001172AD"/>
    <w:rsid w:val="00124EAF"/>
    <w:rsid w:val="001317C8"/>
    <w:rsid w:val="00135927"/>
    <w:rsid w:val="0013722F"/>
    <w:rsid w:val="00140DAA"/>
    <w:rsid w:val="00144451"/>
    <w:rsid w:val="00144A88"/>
    <w:rsid w:val="001518EE"/>
    <w:rsid w:val="001655BD"/>
    <w:rsid w:val="00166009"/>
    <w:rsid w:val="00166B85"/>
    <w:rsid w:val="00170C70"/>
    <w:rsid w:val="00183DE6"/>
    <w:rsid w:val="0018632D"/>
    <w:rsid w:val="00190D9F"/>
    <w:rsid w:val="001914DA"/>
    <w:rsid w:val="0019494F"/>
    <w:rsid w:val="001A35B4"/>
    <w:rsid w:val="001A36E4"/>
    <w:rsid w:val="001B2199"/>
    <w:rsid w:val="001B2A98"/>
    <w:rsid w:val="001C394A"/>
    <w:rsid w:val="001C4364"/>
    <w:rsid w:val="001C52F1"/>
    <w:rsid w:val="001D3AA6"/>
    <w:rsid w:val="001D46E4"/>
    <w:rsid w:val="0020065C"/>
    <w:rsid w:val="00200D62"/>
    <w:rsid w:val="002029D1"/>
    <w:rsid w:val="00202B37"/>
    <w:rsid w:val="00205D98"/>
    <w:rsid w:val="002248C8"/>
    <w:rsid w:val="00224EE0"/>
    <w:rsid w:val="00224F7E"/>
    <w:rsid w:val="00225936"/>
    <w:rsid w:val="00240D66"/>
    <w:rsid w:val="00252259"/>
    <w:rsid w:val="00253FE8"/>
    <w:rsid w:val="00262E15"/>
    <w:rsid w:val="0028505D"/>
    <w:rsid w:val="00286268"/>
    <w:rsid w:val="0028658C"/>
    <w:rsid w:val="0029575A"/>
    <w:rsid w:val="00295C6D"/>
    <w:rsid w:val="002A33A4"/>
    <w:rsid w:val="002B0930"/>
    <w:rsid w:val="002B2061"/>
    <w:rsid w:val="002C30C2"/>
    <w:rsid w:val="002C5009"/>
    <w:rsid w:val="002C58CC"/>
    <w:rsid w:val="002D2E10"/>
    <w:rsid w:val="002D5DF5"/>
    <w:rsid w:val="002F5AD0"/>
    <w:rsid w:val="00304ED5"/>
    <w:rsid w:val="00316B95"/>
    <w:rsid w:val="00331BE3"/>
    <w:rsid w:val="00341EF8"/>
    <w:rsid w:val="0034541F"/>
    <w:rsid w:val="00351742"/>
    <w:rsid w:val="00364182"/>
    <w:rsid w:val="0036597A"/>
    <w:rsid w:val="00366D2D"/>
    <w:rsid w:val="00374B78"/>
    <w:rsid w:val="00376FAB"/>
    <w:rsid w:val="00377994"/>
    <w:rsid w:val="0039310C"/>
    <w:rsid w:val="00396B29"/>
    <w:rsid w:val="003A60F4"/>
    <w:rsid w:val="003B0E35"/>
    <w:rsid w:val="003B1E10"/>
    <w:rsid w:val="003B3112"/>
    <w:rsid w:val="003B3501"/>
    <w:rsid w:val="003C0789"/>
    <w:rsid w:val="003D2622"/>
    <w:rsid w:val="003E61BC"/>
    <w:rsid w:val="003F3BA5"/>
    <w:rsid w:val="004000EE"/>
    <w:rsid w:val="00425F5A"/>
    <w:rsid w:val="004269F2"/>
    <w:rsid w:val="004309BB"/>
    <w:rsid w:val="00430CAB"/>
    <w:rsid w:val="00431022"/>
    <w:rsid w:val="0043271D"/>
    <w:rsid w:val="004335F7"/>
    <w:rsid w:val="00434643"/>
    <w:rsid w:val="004502A8"/>
    <w:rsid w:val="00450B85"/>
    <w:rsid w:val="00460347"/>
    <w:rsid w:val="004647E1"/>
    <w:rsid w:val="00464F11"/>
    <w:rsid w:val="00471490"/>
    <w:rsid w:val="00490F79"/>
    <w:rsid w:val="00493415"/>
    <w:rsid w:val="004A0933"/>
    <w:rsid w:val="004A2951"/>
    <w:rsid w:val="004B1172"/>
    <w:rsid w:val="004C044E"/>
    <w:rsid w:val="004C0C82"/>
    <w:rsid w:val="004E59AE"/>
    <w:rsid w:val="00503106"/>
    <w:rsid w:val="00503A13"/>
    <w:rsid w:val="00505BCD"/>
    <w:rsid w:val="00507943"/>
    <w:rsid w:val="00510E64"/>
    <w:rsid w:val="005115DA"/>
    <w:rsid w:val="0051497F"/>
    <w:rsid w:val="0051692C"/>
    <w:rsid w:val="005237B4"/>
    <w:rsid w:val="00527017"/>
    <w:rsid w:val="00530BF0"/>
    <w:rsid w:val="00531DAE"/>
    <w:rsid w:val="00531E7E"/>
    <w:rsid w:val="00541899"/>
    <w:rsid w:val="00542D50"/>
    <w:rsid w:val="005500C2"/>
    <w:rsid w:val="0055070B"/>
    <w:rsid w:val="005552C2"/>
    <w:rsid w:val="00574EB8"/>
    <w:rsid w:val="00591207"/>
    <w:rsid w:val="0059667C"/>
    <w:rsid w:val="005A320E"/>
    <w:rsid w:val="005A36C3"/>
    <w:rsid w:val="005A3E94"/>
    <w:rsid w:val="005B15D2"/>
    <w:rsid w:val="005B4BE9"/>
    <w:rsid w:val="005B6BD5"/>
    <w:rsid w:val="005C2ADA"/>
    <w:rsid w:val="005C3102"/>
    <w:rsid w:val="005E49AA"/>
    <w:rsid w:val="005F6F10"/>
    <w:rsid w:val="005F7734"/>
    <w:rsid w:val="00604CF4"/>
    <w:rsid w:val="00605E9E"/>
    <w:rsid w:val="00617285"/>
    <w:rsid w:val="00637364"/>
    <w:rsid w:val="006402DE"/>
    <w:rsid w:val="00663282"/>
    <w:rsid w:val="00665039"/>
    <w:rsid w:val="00665CE2"/>
    <w:rsid w:val="00674689"/>
    <w:rsid w:val="00674E98"/>
    <w:rsid w:val="0068301E"/>
    <w:rsid w:val="006865E8"/>
    <w:rsid w:val="00687E04"/>
    <w:rsid w:val="006907E7"/>
    <w:rsid w:val="00696940"/>
    <w:rsid w:val="006B7188"/>
    <w:rsid w:val="006B74B5"/>
    <w:rsid w:val="006C1126"/>
    <w:rsid w:val="006C565A"/>
    <w:rsid w:val="006C60C5"/>
    <w:rsid w:val="006C7573"/>
    <w:rsid w:val="006C784F"/>
    <w:rsid w:val="006C78A3"/>
    <w:rsid w:val="006D1330"/>
    <w:rsid w:val="006E5972"/>
    <w:rsid w:val="00701078"/>
    <w:rsid w:val="00701D90"/>
    <w:rsid w:val="00711DC3"/>
    <w:rsid w:val="007144A5"/>
    <w:rsid w:val="0071470D"/>
    <w:rsid w:val="00732875"/>
    <w:rsid w:val="00733998"/>
    <w:rsid w:val="00733FF4"/>
    <w:rsid w:val="00737D5A"/>
    <w:rsid w:val="00741BA0"/>
    <w:rsid w:val="00744CC5"/>
    <w:rsid w:val="00746AA6"/>
    <w:rsid w:val="00765548"/>
    <w:rsid w:val="007672BF"/>
    <w:rsid w:val="00771C8C"/>
    <w:rsid w:val="00773A56"/>
    <w:rsid w:val="00782447"/>
    <w:rsid w:val="0078284D"/>
    <w:rsid w:val="00790490"/>
    <w:rsid w:val="00790953"/>
    <w:rsid w:val="00792DE1"/>
    <w:rsid w:val="007B1CAE"/>
    <w:rsid w:val="007C6670"/>
    <w:rsid w:val="007D0307"/>
    <w:rsid w:val="007D033E"/>
    <w:rsid w:val="007D059B"/>
    <w:rsid w:val="007D1017"/>
    <w:rsid w:val="007D1CAD"/>
    <w:rsid w:val="007F1535"/>
    <w:rsid w:val="007F43B0"/>
    <w:rsid w:val="007F76F9"/>
    <w:rsid w:val="00800B1C"/>
    <w:rsid w:val="00802596"/>
    <w:rsid w:val="00805445"/>
    <w:rsid w:val="00806C1E"/>
    <w:rsid w:val="00810122"/>
    <w:rsid w:val="00810DAC"/>
    <w:rsid w:val="008134BD"/>
    <w:rsid w:val="008176E6"/>
    <w:rsid w:val="008214D5"/>
    <w:rsid w:val="00862C34"/>
    <w:rsid w:val="00873C12"/>
    <w:rsid w:val="0088411F"/>
    <w:rsid w:val="0088450F"/>
    <w:rsid w:val="00885C3B"/>
    <w:rsid w:val="0088617F"/>
    <w:rsid w:val="0089097F"/>
    <w:rsid w:val="00890C0A"/>
    <w:rsid w:val="00894462"/>
    <w:rsid w:val="00896301"/>
    <w:rsid w:val="008A0C8A"/>
    <w:rsid w:val="008A61BD"/>
    <w:rsid w:val="008A7F7D"/>
    <w:rsid w:val="008C6ABA"/>
    <w:rsid w:val="008C7786"/>
    <w:rsid w:val="008D4B8B"/>
    <w:rsid w:val="008D51F7"/>
    <w:rsid w:val="008E2300"/>
    <w:rsid w:val="008E4F3E"/>
    <w:rsid w:val="008F2AE9"/>
    <w:rsid w:val="00902998"/>
    <w:rsid w:val="00917E7B"/>
    <w:rsid w:val="00920751"/>
    <w:rsid w:val="009274E5"/>
    <w:rsid w:val="0093103F"/>
    <w:rsid w:val="00931B71"/>
    <w:rsid w:val="00932908"/>
    <w:rsid w:val="0093791B"/>
    <w:rsid w:val="00955356"/>
    <w:rsid w:val="00964A11"/>
    <w:rsid w:val="00965D52"/>
    <w:rsid w:val="009735C5"/>
    <w:rsid w:val="00973A50"/>
    <w:rsid w:val="00977C85"/>
    <w:rsid w:val="00985698"/>
    <w:rsid w:val="00997908"/>
    <w:rsid w:val="009B058B"/>
    <w:rsid w:val="009C1128"/>
    <w:rsid w:val="009C1575"/>
    <w:rsid w:val="009D64D2"/>
    <w:rsid w:val="009E449E"/>
    <w:rsid w:val="00A179D4"/>
    <w:rsid w:val="00A21A83"/>
    <w:rsid w:val="00A21C97"/>
    <w:rsid w:val="00A33ADB"/>
    <w:rsid w:val="00A36FEC"/>
    <w:rsid w:val="00A4275D"/>
    <w:rsid w:val="00A42FD5"/>
    <w:rsid w:val="00A51002"/>
    <w:rsid w:val="00A621A0"/>
    <w:rsid w:val="00A63AC5"/>
    <w:rsid w:val="00A70995"/>
    <w:rsid w:val="00A7365E"/>
    <w:rsid w:val="00A7738F"/>
    <w:rsid w:val="00A96859"/>
    <w:rsid w:val="00AA3633"/>
    <w:rsid w:val="00AA3721"/>
    <w:rsid w:val="00AA5DCA"/>
    <w:rsid w:val="00AB16C8"/>
    <w:rsid w:val="00AB1EB2"/>
    <w:rsid w:val="00AD4AEC"/>
    <w:rsid w:val="00AD6377"/>
    <w:rsid w:val="00AF3ACD"/>
    <w:rsid w:val="00B062C2"/>
    <w:rsid w:val="00B101F5"/>
    <w:rsid w:val="00B10BEF"/>
    <w:rsid w:val="00B1628B"/>
    <w:rsid w:val="00B201F8"/>
    <w:rsid w:val="00B30F49"/>
    <w:rsid w:val="00B3404F"/>
    <w:rsid w:val="00B508FB"/>
    <w:rsid w:val="00B54346"/>
    <w:rsid w:val="00B54A33"/>
    <w:rsid w:val="00B57FA7"/>
    <w:rsid w:val="00B6137E"/>
    <w:rsid w:val="00B61A48"/>
    <w:rsid w:val="00B707F6"/>
    <w:rsid w:val="00B72E8F"/>
    <w:rsid w:val="00B747DF"/>
    <w:rsid w:val="00B80256"/>
    <w:rsid w:val="00B825F9"/>
    <w:rsid w:val="00B86D44"/>
    <w:rsid w:val="00B96BF8"/>
    <w:rsid w:val="00BA28B0"/>
    <w:rsid w:val="00BA630E"/>
    <w:rsid w:val="00BB6342"/>
    <w:rsid w:val="00BB72F0"/>
    <w:rsid w:val="00BC08CC"/>
    <w:rsid w:val="00BE4D6C"/>
    <w:rsid w:val="00BF5D7A"/>
    <w:rsid w:val="00C018A1"/>
    <w:rsid w:val="00C0214E"/>
    <w:rsid w:val="00C025E3"/>
    <w:rsid w:val="00C10100"/>
    <w:rsid w:val="00C120D8"/>
    <w:rsid w:val="00C133AC"/>
    <w:rsid w:val="00C13986"/>
    <w:rsid w:val="00C16A24"/>
    <w:rsid w:val="00C33B69"/>
    <w:rsid w:val="00C33CCF"/>
    <w:rsid w:val="00C62DA6"/>
    <w:rsid w:val="00C63F9E"/>
    <w:rsid w:val="00C649FF"/>
    <w:rsid w:val="00C72569"/>
    <w:rsid w:val="00C86C57"/>
    <w:rsid w:val="00CA08BB"/>
    <w:rsid w:val="00CA4CCA"/>
    <w:rsid w:val="00CB1C97"/>
    <w:rsid w:val="00CB6C28"/>
    <w:rsid w:val="00CC11DA"/>
    <w:rsid w:val="00CC2466"/>
    <w:rsid w:val="00CC61BD"/>
    <w:rsid w:val="00CD5264"/>
    <w:rsid w:val="00CD71DD"/>
    <w:rsid w:val="00CE39BB"/>
    <w:rsid w:val="00CF2BEA"/>
    <w:rsid w:val="00CF46B0"/>
    <w:rsid w:val="00CF4E9C"/>
    <w:rsid w:val="00CF644C"/>
    <w:rsid w:val="00CF753F"/>
    <w:rsid w:val="00D16A31"/>
    <w:rsid w:val="00D27213"/>
    <w:rsid w:val="00D272F8"/>
    <w:rsid w:val="00D3727A"/>
    <w:rsid w:val="00D463EE"/>
    <w:rsid w:val="00D51013"/>
    <w:rsid w:val="00D5136D"/>
    <w:rsid w:val="00D77CC9"/>
    <w:rsid w:val="00D8091B"/>
    <w:rsid w:val="00D823B1"/>
    <w:rsid w:val="00D9780D"/>
    <w:rsid w:val="00DA1ED1"/>
    <w:rsid w:val="00DB3C96"/>
    <w:rsid w:val="00DB5133"/>
    <w:rsid w:val="00DB5859"/>
    <w:rsid w:val="00DC182C"/>
    <w:rsid w:val="00DC5892"/>
    <w:rsid w:val="00DC672D"/>
    <w:rsid w:val="00DD4A74"/>
    <w:rsid w:val="00DD6B07"/>
    <w:rsid w:val="00DE4B4C"/>
    <w:rsid w:val="00DE503E"/>
    <w:rsid w:val="00DF22FE"/>
    <w:rsid w:val="00DF24F4"/>
    <w:rsid w:val="00DF3FF3"/>
    <w:rsid w:val="00DF79BA"/>
    <w:rsid w:val="00E209DB"/>
    <w:rsid w:val="00E34019"/>
    <w:rsid w:val="00E37E10"/>
    <w:rsid w:val="00E4294A"/>
    <w:rsid w:val="00E50236"/>
    <w:rsid w:val="00E602FA"/>
    <w:rsid w:val="00E62349"/>
    <w:rsid w:val="00E6506C"/>
    <w:rsid w:val="00E77E11"/>
    <w:rsid w:val="00E77E49"/>
    <w:rsid w:val="00E80D23"/>
    <w:rsid w:val="00E83875"/>
    <w:rsid w:val="00E879F8"/>
    <w:rsid w:val="00E91B82"/>
    <w:rsid w:val="00E9498D"/>
    <w:rsid w:val="00EB6AD8"/>
    <w:rsid w:val="00EC767F"/>
    <w:rsid w:val="00ED4E44"/>
    <w:rsid w:val="00ED66C2"/>
    <w:rsid w:val="00ED7DC1"/>
    <w:rsid w:val="00EE1C9F"/>
    <w:rsid w:val="00EE3860"/>
    <w:rsid w:val="00EF0067"/>
    <w:rsid w:val="00EF0609"/>
    <w:rsid w:val="00EF280F"/>
    <w:rsid w:val="00F0343F"/>
    <w:rsid w:val="00F0482A"/>
    <w:rsid w:val="00F04932"/>
    <w:rsid w:val="00F30E4E"/>
    <w:rsid w:val="00F423F1"/>
    <w:rsid w:val="00F50154"/>
    <w:rsid w:val="00F516C4"/>
    <w:rsid w:val="00F52733"/>
    <w:rsid w:val="00F61B0A"/>
    <w:rsid w:val="00F63535"/>
    <w:rsid w:val="00F716A1"/>
    <w:rsid w:val="00F73A01"/>
    <w:rsid w:val="00F74551"/>
    <w:rsid w:val="00F94BF4"/>
    <w:rsid w:val="00F9518E"/>
    <w:rsid w:val="00F95E5F"/>
    <w:rsid w:val="00FA58FD"/>
    <w:rsid w:val="00FA65F0"/>
    <w:rsid w:val="00FB098E"/>
    <w:rsid w:val="00FB164E"/>
    <w:rsid w:val="00FC5164"/>
    <w:rsid w:val="00FD63EA"/>
    <w:rsid w:val="00FD7834"/>
    <w:rsid w:val="00FE4374"/>
    <w:rsid w:val="00FF49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CE5FA"/>
  <w15:chartTrackingRefBased/>
  <w15:docId w15:val="{08E8355C-C536-42FA-9233-4FBD5558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Body Tex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767F"/>
    <w:rPr>
      <w:sz w:val="24"/>
      <w:szCs w:val="24"/>
      <w:lang w:eastAsia="en-US"/>
    </w:rPr>
  </w:style>
  <w:style w:type="paragraph" w:styleId="Antrat1">
    <w:name w:val="heading 1"/>
    <w:basedOn w:val="prastasis"/>
    <w:next w:val="prastasis"/>
    <w:link w:val="Antrat1Diagrama"/>
    <w:qFormat/>
    <w:rsid w:val="00E879F8"/>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EC767F"/>
    <w:rPr>
      <w:bCs/>
      <w:sz w:val="24"/>
      <w:lang w:val="lt-LT" w:eastAsia="en-US" w:bidi="ar-SA"/>
    </w:rPr>
  </w:style>
  <w:style w:type="paragraph" w:styleId="Pagrindinistekstas">
    <w:name w:val="Body Text"/>
    <w:basedOn w:val="prastasis"/>
    <w:link w:val="PagrindinistekstasDiagrama"/>
    <w:rsid w:val="00EC767F"/>
    <w:pPr>
      <w:overflowPunct w:val="0"/>
      <w:autoSpaceDE w:val="0"/>
      <w:autoSpaceDN w:val="0"/>
      <w:adjustRightInd w:val="0"/>
      <w:jc w:val="both"/>
    </w:pPr>
    <w:rPr>
      <w:bCs/>
      <w:szCs w:val="20"/>
    </w:rPr>
  </w:style>
  <w:style w:type="table" w:styleId="Lentelstinklelis">
    <w:name w:val="Table Grid"/>
    <w:basedOn w:val="prastojilentel"/>
    <w:rsid w:val="00EC767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92DE1"/>
    <w:pPr>
      <w:ind w:left="720"/>
      <w:contextualSpacing/>
    </w:pPr>
  </w:style>
  <w:style w:type="paragraph" w:styleId="Puslapioinaostekstas">
    <w:name w:val="footnote text"/>
    <w:basedOn w:val="prastasis"/>
    <w:link w:val="PuslapioinaostekstasDiagrama"/>
    <w:uiPriority w:val="99"/>
    <w:unhideWhenUsed/>
    <w:rsid w:val="000F48CB"/>
    <w:rPr>
      <w:rFonts w:eastAsia="Calibri"/>
      <w:sz w:val="20"/>
      <w:szCs w:val="20"/>
    </w:rPr>
  </w:style>
  <w:style w:type="character" w:customStyle="1" w:styleId="PuslapioinaostekstasDiagrama">
    <w:name w:val="Puslapio išnašos tekstas Diagrama"/>
    <w:link w:val="Puslapioinaostekstas"/>
    <w:uiPriority w:val="99"/>
    <w:rsid w:val="000F48CB"/>
    <w:rPr>
      <w:rFonts w:eastAsia="Calibri"/>
      <w:lang w:val="lt-LT"/>
    </w:rPr>
  </w:style>
  <w:style w:type="character" w:styleId="Puslapioinaosnuoroda">
    <w:name w:val="footnote reference"/>
    <w:uiPriority w:val="99"/>
    <w:unhideWhenUsed/>
    <w:rsid w:val="000F48CB"/>
    <w:rPr>
      <w:vertAlign w:val="superscript"/>
    </w:rPr>
  </w:style>
  <w:style w:type="paragraph" w:styleId="Debesliotekstas">
    <w:name w:val="Balloon Text"/>
    <w:basedOn w:val="prastasis"/>
    <w:link w:val="DebesliotekstasDiagrama"/>
    <w:rsid w:val="00B707F6"/>
    <w:rPr>
      <w:rFonts w:ascii="Tahoma" w:hAnsi="Tahoma" w:cs="Tahoma"/>
      <w:sz w:val="16"/>
      <w:szCs w:val="16"/>
    </w:rPr>
  </w:style>
  <w:style w:type="character" w:customStyle="1" w:styleId="DebesliotekstasDiagrama">
    <w:name w:val="Debesėlio tekstas Diagrama"/>
    <w:link w:val="Debesliotekstas"/>
    <w:rsid w:val="00B707F6"/>
    <w:rPr>
      <w:rFonts w:ascii="Tahoma" w:hAnsi="Tahoma" w:cs="Tahoma"/>
      <w:sz w:val="16"/>
      <w:szCs w:val="16"/>
      <w:lang w:val="lt-LT"/>
    </w:rPr>
  </w:style>
  <w:style w:type="character" w:styleId="Hipersaitas">
    <w:name w:val="Hyperlink"/>
    <w:rsid w:val="00997908"/>
    <w:rPr>
      <w:color w:val="467886"/>
      <w:u w:val="single"/>
    </w:rPr>
  </w:style>
  <w:style w:type="character" w:styleId="Neapdorotaspaminjimas">
    <w:name w:val="Unresolved Mention"/>
    <w:uiPriority w:val="99"/>
    <w:semiHidden/>
    <w:unhideWhenUsed/>
    <w:rsid w:val="00997908"/>
    <w:rPr>
      <w:color w:val="605E5C"/>
      <w:shd w:val="clear" w:color="auto" w:fill="E1DFDD"/>
    </w:rPr>
  </w:style>
  <w:style w:type="character" w:styleId="Komentaronuoroda">
    <w:name w:val="annotation reference"/>
    <w:basedOn w:val="Numatytasispastraiposriftas"/>
    <w:rsid w:val="00F0343F"/>
    <w:rPr>
      <w:sz w:val="16"/>
      <w:szCs w:val="16"/>
    </w:rPr>
  </w:style>
  <w:style w:type="paragraph" w:styleId="Komentarotekstas">
    <w:name w:val="annotation text"/>
    <w:basedOn w:val="prastasis"/>
    <w:link w:val="KomentarotekstasDiagrama"/>
    <w:rsid w:val="00F0343F"/>
    <w:rPr>
      <w:sz w:val="20"/>
      <w:szCs w:val="20"/>
    </w:rPr>
  </w:style>
  <w:style w:type="character" w:customStyle="1" w:styleId="KomentarotekstasDiagrama">
    <w:name w:val="Komentaro tekstas Diagrama"/>
    <w:basedOn w:val="Numatytasispastraiposriftas"/>
    <w:link w:val="Komentarotekstas"/>
    <w:rsid w:val="00F0343F"/>
    <w:rPr>
      <w:lang w:eastAsia="en-US"/>
    </w:rPr>
  </w:style>
  <w:style w:type="paragraph" w:styleId="Komentarotema">
    <w:name w:val="annotation subject"/>
    <w:basedOn w:val="Komentarotekstas"/>
    <w:next w:val="Komentarotekstas"/>
    <w:link w:val="KomentarotemaDiagrama"/>
    <w:rsid w:val="00F0343F"/>
    <w:rPr>
      <w:b/>
      <w:bCs/>
    </w:rPr>
  </w:style>
  <w:style w:type="character" w:customStyle="1" w:styleId="KomentarotemaDiagrama">
    <w:name w:val="Komentaro tema Diagrama"/>
    <w:basedOn w:val="KomentarotekstasDiagrama"/>
    <w:link w:val="Komentarotema"/>
    <w:rsid w:val="00F0343F"/>
    <w:rPr>
      <w:b/>
      <w:bCs/>
      <w:lang w:eastAsia="en-US"/>
    </w:rPr>
  </w:style>
  <w:style w:type="character" w:customStyle="1" w:styleId="Antrat1Diagrama">
    <w:name w:val="Antraštė 1 Diagrama"/>
    <w:basedOn w:val="Numatytasispastraiposriftas"/>
    <w:link w:val="Antrat1"/>
    <w:rsid w:val="00E879F8"/>
    <w:rPr>
      <w:sz w:val="24"/>
      <w:lang w:eastAsia="en-US"/>
    </w:rPr>
  </w:style>
  <w:style w:type="paragraph" w:styleId="Pagrindinistekstas3">
    <w:name w:val="Body Text 3"/>
    <w:basedOn w:val="prastasis"/>
    <w:link w:val="Pagrindinistekstas3Diagrama"/>
    <w:uiPriority w:val="99"/>
    <w:unhideWhenUsed/>
    <w:rsid w:val="00E879F8"/>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E879F8"/>
    <w:rPr>
      <w:sz w:val="16"/>
      <w:szCs w:val="16"/>
      <w:lang w:eastAsia="en-US"/>
    </w:rPr>
  </w:style>
  <w:style w:type="character" w:styleId="Grietas">
    <w:name w:val="Strong"/>
    <w:qFormat/>
    <w:rsid w:val="00E879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00462">
      <w:bodyDiv w:val="1"/>
      <w:marLeft w:val="0"/>
      <w:marRight w:val="0"/>
      <w:marTop w:val="0"/>
      <w:marBottom w:val="0"/>
      <w:divBdr>
        <w:top w:val="none" w:sz="0" w:space="0" w:color="auto"/>
        <w:left w:val="none" w:sz="0" w:space="0" w:color="auto"/>
        <w:bottom w:val="none" w:sz="0" w:space="0" w:color="auto"/>
        <w:right w:val="none" w:sz="0" w:space="0" w:color="auto"/>
      </w:divBdr>
    </w:div>
    <w:div w:id="199557257">
      <w:bodyDiv w:val="1"/>
      <w:marLeft w:val="0"/>
      <w:marRight w:val="0"/>
      <w:marTop w:val="0"/>
      <w:marBottom w:val="0"/>
      <w:divBdr>
        <w:top w:val="none" w:sz="0" w:space="0" w:color="auto"/>
        <w:left w:val="none" w:sz="0" w:space="0" w:color="auto"/>
        <w:bottom w:val="none" w:sz="0" w:space="0" w:color="auto"/>
        <w:right w:val="none" w:sz="0" w:space="0" w:color="auto"/>
      </w:divBdr>
    </w:div>
    <w:div w:id="434205553">
      <w:bodyDiv w:val="1"/>
      <w:marLeft w:val="0"/>
      <w:marRight w:val="0"/>
      <w:marTop w:val="0"/>
      <w:marBottom w:val="0"/>
      <w:divBdr>
        <w:top w:val="none" w:sz="0" w:space="0" w:color="auto"/>
        <w:left w:val="none" w:sz="0" w:space="0" w:color="auto"/>
        <w:bottom w:val="none" w:sz="0" w:space="0" w:color="auto"/>
        <w:right w:val="none" w:sz="0" w:space="0" w:color="auto"/>
      </w:divBdr>
    </w:div>
    <w:div w:id="513613687">
      <w:bodyDiv w:val="1"/>
      <w:marLeft w:val="0"/>
      <w:marRight w:val="0"/>
      <w:marTop w:val="0"/>
      <w:marBottom w:val="0"/>
      <w:divBdr>
        <w:top w:val="none" w:sz="0" w:space="0" w:color="auto"/>
        <w:left w:val="none" w:sz="0" w:space="0" w:color="auto"/>
        <w:bottom w:val="none" w:sz="0" w:space="0" w:color="auto"/>
        <w:right w:val="none" w:sz="0" w:space="0" w:color="auto"/>
      </w:divBdr>
    </w:div>
    <w:div w:id="1091395005">
      <w:bodyDiv w:val="1"/>
      <w:marLeft w:val="0"/>
      <w:marRight w:val="0"/>
      <w:marTop w:val="0"/>
      <w:marBottom w:val="0"/>
      <w:divBdr>
        <w:top w:val="none" w:sz="0" w:space="0" w:color="auto"/>
        <w:left w:val="none" w:sz="0" w:space="0" w:color="auto"/>
        <w:bottom w:val="none" w:sz="0" w:space="0" w:color="auto"/>
        <w:right w:val="none" w:sz="0" w:space="0" w:color="auto"/>
      </w:divBdr>
    </w:div>
    <w:div w:id="15336109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26dc09f4d24641ff8389915541d6098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A64BA-3468-4714-BBC6-548D923F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26dc09f4d24641ff8389915541d60988</Template>
  <TotalTime>989</TotalTime>
  <Pages>34</Pages>
  <Words>48533</Words>
  <Characters>27664</Characters>
  <Application>Microsoft Office Word</Application>
  <DocSecurity>0</DocSecurity>
  <Lines>230</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RUGPJŪČIO 27 D. SPRENDIMO NR. 1-TS-257 "DĖL ANYKŠČIŲ RAJONO SAVIVALDYBEI NUOSAVYBĖS TEISE PRIKLAUSANČIO TURTO PERDAVIMO VALDYTI, NAUDOTI IR DISPONUOTI JUO PATIKĖJIMO TEISE TVARKOS APRAŠO PATVIRTINIMO" PAKEI</vt:lpstr>
      <vt:lpstr/>
    </vt:vector>
  </TitlesOfParts>
  <Manager>2021-04-29</Manager>
  <Company> </Company>
  <LinksUpToDate>false</LinksUpToDate>
  <CharactersWithSpaces>76045</CharactersWithSpaces>
  <SharedDoc>false</SharedDoc>
  <HLinks>
    <vt:vector size="12" baseType="variant">
      <vt:variant>
        <vt:i4>196621</vt:i4>
      </vt:variant>
      <vt:variant>
        <vt:i4>16</vt:i4>
      </vt:variant>
      <vt:variant>
        <vt:i4>0</vt:i4>
      </vt:variant>
      <vt:variant>
        <vt:i4>5</vt:i4>
      </vt:variant>
      <vt:variant>
        <vt:lpwstr>http://www.anyksciai.lt/</vt:lpwstr>
      </vt:variant>
      <vt:variant>
        <vt:lpwstr/>
      </vt: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RUGPJŪČIO 27 D. SPRENDIMO NR. 1-TS-257 "DĖL ANYKŠČIŲ RAJONO SAVIVALDYBEI NUOSAVYBĖS TEISE PRIKLAUSANČIO TURTO PERDAVIMO VALDYTI, NAUDOTI IR DISPONUOTI JUO PATIKĖJIMO TEISE TVARKOS APRAŠO PATVIRTINIMO" PAKEITIMO</dc:title>
  <dc:subject>1-TS-156</dc:subject>
  <dc:creator>ANYKŠČIŲ RAJONO SAVIVALDYBĖS TARYBA</dc:creator>
  <cp:keywords/>
  <cp:lastModifiedBy>An Sav</cp:lastModifiedBy>
  <cp:revision>13</cp:revision>
  <cp:lastPrinted>2026-05-18T07:41:00Z</cp:lastPrinted>
  <dcterms:created xsi:type="dcterms:W3CDTF">2026-05-18T12:19:00Z</dcterms:created>
  <dcterms:modified xsi:type="dcterms:W3CDTF">2026-05-20T12:17:00Z</dcterms:modified>
  <cp:category>SPRENDIMAS</cp:category>
</cp:coreProperties>
</file>